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B2F8A7" w14:textId="66C2BDA0" w:rsidR="00C24ED8" w:rsidRDefault="00BE0A56" w:rsidP="00B405E3">
      <w:pPr>
        <w:jc w:val="center"/>
      </w:pPr>
      <w:r>
        <w:rPr>
          <w:noProof/>
        </w:rPr>
        <w:drawing>
          <wp:inline distT="0" distB="0" distL="0" distR="0" wp14:anchorId="57F1976A" wp14:editId="14D600FE">
            <wp:extent cx="4194185" cy="2622262"/>
            <wp:effectExtent l="0" t="0" r="0" b="6985"/>
            <wp:docPr id="1183949979" name="Picture 1" descr="A rocket ship crashed into a ho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949979" name="Picture 1" descr="A rocket ship crashed into a ho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465" cy="264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852FD" w14:textId="5FA8C75A" w:rsidR="00BE0A56" w:rsidRDefault="00BE0A56" w:rsidP="00B405E3">
      <w:pPr>
        <w:jc w:val="center"/>
      </w:pPr>
      <w:r>
        <w:t>[Cover Image]</w:t>
      </w:r>
    </w:p>
    <w:p w14:paraId="08F9F67D" w14:textId="0FC957D7" w:rsidR="003F33E7" w:rsidRDefault="002F7D18" w:rsidP="00DC4C6D">
      <w:pPr>
        <w:pStyle w:val="Title"/>
        <w:jc w:val="center"/>
      </w:pPr>
      <w:r>
        <w:t>Fallout 4</w:t>
      </w:r>
      <w:r w:rsidR="009401DC">
        <w:t xml:space="preserve">:  </w:t>
      </w:r>
      <w:r>
        <w:t>District 8</w:t>
      </w:r>
    </w:p>
    <w:p w14:paraId="7871C863" w14:textId="61B5D919" w:rsidR="00C24ED8" w:rsidRDefault="00F07B39" w:rsidP="00DC4C6D">
      <w:pPr>
        <w:pStyle w:val="Subtitle"/>
        <w:jc w:val="center"/>
        <w:rPr>
          <w:i w:val="0"/>
          <w:sz w:val="20"/>
          <w:szCs w:val="20"/>
        </w:rPr>
      </w:pPr>
      <w:r>
        <w:rPr>
          <w:i w:val="0"/>
          <w:sz w:val="20"/>
          <w:szCs w:val="20"/>
          <w:lang w:eastAsia="zh-CN"/>
        </w:rPr>
        <w:t>Launch</w:t>
      </w:r>
      <w:r w:rsidR="005A4885">
        <w:rPr>
          <w:i w:val="0"/>
          <w:sz w:val="20"/>
          <w:szCs w:val="20"/>
          <w:lang w:eastAsia="zh-CN"/>
        </w:rPr>
        <w:t xml:space="preserve"> </w:t>
      </w:r>
      <w:r w:rsidR="00310CC5">
        <w:rPr>
          <w:i w:val="0"/>
          <w:sz w:val="20"/>
          <w:szCs w:val="20"/>
        </w:rPr>
        <w:t>Readme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95"/>
        <w:gridCol w:w="4355"/>
      </w:tblGrid>
      <w:tr w:rsidR="001417A2" w:rsidRPr="00944542" w14:paraId="55B3879C" w14:textId="77777777" w:rsidTr="00FF602C">
        <w:trPr>
          <w:trHeight w:val="335"/>
          <w:jc w:val="center"/>
        </w:trPr>
        <w:tc>
          <w:tcPr>
            <w:tcW w:w="3095" w:type="dxa"/>
          </w:tcPr>
          <w:p w14:paraId="402179E6" w14:textId="77777777" w:rsidR="001417A2" w:rsidRPr="00944542" w:rsidRDefault="001417A2" w:rsidP="00FF602C">
            <w:pPr>
              <w:spacing w:after="0"/>
              <w:rPr>
                <w:kern w:val="32"/>
              </w:rPr>
            </w:pPr>
            <w:r w:rsidRPr="00944542">
              <w:rPr>
                <w:kern w:val="32"/>
              </w:rPr>
              <w:t>Designer:</w:t>
            </w:r>
          </w:p>
        </w:tc>
        <w:tc>
          <w:tcPr>
            <w:tcW w:w="4355" w:type="dxa"/>
          </w:tcPr>
          <w:p w14:paraId="5F4E30D0" w14:textId="2EBCDA22" w:rsidR="001417A2" w:rsidRPr="00944542" w:rsidRDefault="002F7D18" w:rsidP="00FF602C">
            <w:pPr>
              <w:spacing w:after="0"/>
              <w:rPr>
                <w:kern w:val="32"/>
              </w:rPr>
            </w:pPr>
            <w:r>
              <w:rPr>
                <w:kern w:val="32"/>
              </w:rPr>
              <w:t>Wilbur Wang</w:t>
            </w:r>
          </w:p>
        </w:tc>
      </w:tr>
    </w:tbl>
    <w:p w14:paraId="636642A9" w14:textId="77777777" w:rsidR="00403477" w:rsidRDefault="00403477"/>
    <w:bookmarkStart w:id="0" w:name="_Toc163443352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18836567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14:paraId="6518492D" w14:textId="77777777" w:rsidR="007504EC" w:rsidRPr="002F6EB0" w:rsidRDefault="007504EC" w:rsidP="002F6EB0">
          <w:pPr>
            <w:pStyle w:val="Heading1"/>
            <w:rPr>
              <w:rStyle w:val="Heading1Char"/>
            </w:rPr>
          </w:pPr>
          <w:r w:rsidRPr="002F6EB0">
            <w:rPr>
              <w:rStyle w:val="Heading1Char"/>
            </w:rPr>
            <w:t>Table of Contents</w:t>
          </w:r>
          <w:bookmarkEnd w:id="0"/>
        </w:p>
        <w:p w14:paraId="634408B1" w14:textId="6A48227A" w:rsidR="00523FDC" w:rsidRDefault="00226444">
          <w:pPr>
            <w:pStyle w:val="TOC1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r>
            <w:fldChar w:fldCharType="begin"/>
          </w:r>
          <w:r w:rsidR="007504EC">
            <w:instrText xml:space="preserve"> TOC \o "1-3" \h \z \u </w:instrText>
          </w:r>
          <w:r>
            <w:fldChar w:fldCharType="separate"/>
          </w:r>
          <w:hyperlink w:anchor="_Toc163443352" w:history="1">
            <w:r w:rsidR="00523FDC" w:rsidRPr="009B0F01">
              <w:rPr>
                <w:rStyle w:val="Hyperlink"/>
                <w:noProof/>
              </w:rPr>
              <w:t>Table of Contents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_Toc163443352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1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440E6C7B" w14:textId="5EDC1657" w:rsidR="00523FDC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3" w:history="1">
            <w:r w:rsidR="00523FDC" w:rsidRPr="009B0F01">
              <w:rPr>
                <w:rStyle w:val="Hyperlink"/>
                <w:noProof/>
              </w:rPr>
              <w:t>Key Issues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_Toc163443353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78648006" w14:textId="012974A3" w:rsidR="00523FDC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4" w:history="1">
            <w:r w:rsidR="00523FDC" w:rsidRPr="009B0F01">
              <w:rPr>
                <w:rStyle w:val="Hyperlink"/>
                <w:noProof/>
              </w:rPr>
              <w:t>Installation &amp; Play Instructions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_Toc163443354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4290621C" w14:textId="18659F77" w:rsidR="00523FDC" w:rsidRDefault="00000000">
          <w:pPr>
            <w:pStyle w:val="TOC2"/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5" w:history="1">
            <w:r w:rsidR="00523FDC" w:rsidRPr="009B0F01">
              <w:rPr>
                <w:rStyle w:val="Hyperlink"/>
                <w:noProof/>
              </w:rPr>
              <w:t>Installation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_Toc163443355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3810B6CC" w14:textId="1288CF33" w:rsidR="00523FDC" w:rsidRDefault="00000000">
          <w:pPr>
            <w:pStyle w:val="TOC2"/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6" w:history="1">
            <w:r w:rsidR="00523FDC" w:rsidRPr="009B0F01">
              <w:rPr>
                <w:rStyle w:val="Hyperlink"/>
                <w:noProof/>
              </w:rPr>
              <w:t>Play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_Toc163443356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744175CA" w14:textId="466FB4A5" w:rsidR="00523FDC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7" w:history="1">
            <w:r w:rsidR="00523FDC" w:rsidRPr="009B0F01">
              <w:rPr>
                <w:rStyle w:val="Hyperlink"/>
                <w:noProof/>
              </w:rPr>
              <w:t>Quick Reference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_Toc163443357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0E50C3BE" w14:textId="687406C5" w:rsidR="00523FDC" w:rsidRDefault="00000000">
          <w:pPr>
            <w:pStyle w:val="TOC2"/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8" w:history="1">
            <w:r w:rsidR="00523FDC" w:rsidRPr="009B0F01">
              <w:rPr>
                <w:rStyle w:val="Hyperlink"/>
                <w:noProof/>
              </w:rPr>
              <w:t>Key Locations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_Toc163443358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4B71FF27" w14:textId="68E0F3DF" w:rsidR="00523FDC" w:rsidRDefault="00000000">
          <w:pPr>
            <w:pStyle w:val="TOC2"/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59" w:history="1">
            <w:r w:rsidR="00523FDC" w:rsidRPr="009B0F01">
              <w:rPr>
                <w:rStyle w:val="Hyperlink"/>
                <w:noProof/>
              </w:rPr>
              <w:t>Reference Information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_Toc163443359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2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6F565EAC" w14:textId="1549A56D" w:rsidR="00523FDC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60" w:history="1">
            <w:r w:rsidR="00523FDC" w:rsidRPr="009B0F01">
              <w:rPr>
                <w:rStyle w:val="Hyperlink"/>
                <w:noProof/>
              </w:rPr>
              <w:t>Walkthrough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_Toc163443360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4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5F7ACEB7" w14:textId="009DF99F" w:rsidR="00523FDC" w:rsidRDefault="00000000">
          <w:pPr>
            <w:pStyle w:val="TOC3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61" w:history="1">
            <w:r w:rsidR="00523FDC" w:rsidRPr="009B0F01">
              <w:rPr>
                <w:rStyle w:val="Hyperlink"/>
                <w:noProof/>
              </w:rPr>
              <w:t>Exterior Overview Map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_Toc163443361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4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0559216B" w14:textId="48136C1A" w:rsidR="00523FDC" w:rsidRDefault="00000000">
          <w:pPr>
            <w:pStyle w:val="TOC3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62" w:history="1">
            <w:r w:rsidR="00523FDC" w:rsidRPr="009B0F01">
              <w:rPr>
                <w:rStyle w:val="Hyperlink"/>
                <w:noProof/>
              </w:rPr>
              <w:t>Interior Overview Map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_Toc163443362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5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4763BEAB" w14:textId="02F9A93B" w:rsidR="00523FDC" w:rsidRDefault="00000000">
          <w:pPr>
            <w:pStyle w:val="TOC1"/>
            <w:tabs>
              <w:tab w:val="right" w:leader="dot" w:pos="9350"/>
            </w:tabs>
            <w:rPr>
              <w:noProof/>
              <w:kern w:val="2"/>
              <w:sz w:val="24"/>
              <w:szCs w:val="24"/>
              <w:lang w:eastAsia="zh-CN"/>
              <w14:ligatures w14:val="standardContextual"/>
            </w:rPr>
          </w:pPr>
          <w:hyperlink w:anchor="_Toc163443363" w:history="1">
            <w:r w:rsidR="00523FDC" w:rsidRPr="009B0F01">
              <w:rPr>
                <w:rStyle w:val="Hyperlink"/>
                <w:noProof/>
              </w:rPr>
              <w:t>References</w:t>
            </w:r>
            <w:r w:rsidR="00523FDC">
              <w:rPr>
                <w:noProof/>
                <w:webHidden/>
              </w:rPr>
              <w:tab/>
            </w:r>
            <w:r w:rsidR="00523FDC">
              <w:rPr>
                <w:noProof/>
                <w:webHidden/>
              </w:rPr>
              <w:fldChar w:fldCharType="begin"/>
            </w:r>
            <w:r w:rsidR="00523FDC">
              <w:rPr>
                <w:noProof/>
                <w:webHidden/>
              </w:rPr>
              <w:instrText xml:space="preserve"> PAGEREF _Toc163443363 \h </w:instrText>
            </w:r>
            <w:r w:rsidR="00523FDC">
              <w:rPr>
                <w:noProof/>
                <w:webHidden/>
              </w:rPr>
            </w:r>
            <w:r w:rsidR="00523FDC">
              <w:rPr>
                <w:noProof/>
                <w:webHidden/>
              </w:rPr>
              <w:fldChar w:fldCharType="separate"/>
            </w:r>
            <w:r w:rsidR="00523FDC">
              <w:rPr>
                <w:noProof/>
                <w:webHidden/>
              </w:rPr>
              <w:t>7</w:t>
            </w:r>
            <w:r w:rsidR="00523FDC">
              <w:rPr>
                <w:noProof/>
                <w:webHidden/>
              </w:rPr>
              <w:fldChar w:fldCharType="end"/>
            </w:r>
          </w:hyperlink>
        </w:p>
        <w:p w14:paraId="64653026" w14:textId="589673D2" w:rsidR="00177ADF" w:rsidRPr="00C40778" w:rsidRDefault="00226444" w:rsidP="009044AA">
          <w:pPr>
            <w:spacing w:after="0"/>
            <w:rPr>
              <w:rStyle w:val="Emphasis"/>
              <w:i w:val="0"/>
              <w:iCs w:val="0"/>
            </w:rPr>
          </w:pPr>
          <w:r>
            <w:fldChar w:fldCharType="end"/>
          </w:r>
        </w:p>
      </w:sdtContent>
    </w:sdt>
    <w:p w14:paraId="18F50337" w14:textId="77777777" w:rsidR="00C40778" w:rsidRDefault="00C40778">
      <w:r>
        <w:br w:type="page"/>
      </w:r>
    </w:p>
    <w:p w14:paraId="0A890D8E" w14:textId="77777777" w:rsidR="00211F9E" w:rsidRDefault="00310CC5" w:rsidP="007504EC">
      <w:pPr>
        <w:pStyle w:val="Heading1"/>
      </w:pPr>
      <w:bookmarkStart w:id="1" w:name="_Toc163443353"/>
      <w:r>
        <w:lastRenderedPageBreak/>
        <w:t>Key Issues</w:t>
      </w:r>
      <w:bookmarkEnd w:id="1"/>
    </w:p>
    <w:p w14:paraId="35B3FF50" w14:textId="3542D79D" w:rsidR="00F07B39" w:rsidRPr="00F07B39" w:rsidRDefault="00F07B39" w:rsidP="00F07B39">
      <w:r>
        <w:t>N/A</w:t>
      </w:r>
    </w:p>
    <w:p w14:paraId="29A9B24E" w14:textId="77777777" w:rsidR="00310CC5" w:rsidRDefault="00310CC5" w:rsidP="00310CC5">
      <w:pPr>
        <w:pStyle w:val="Heading1"/>
      </w:pPr>
      <w:bookmarkStart w:id="2" w:name="_Toc163443354"/>
      <w:r>
        <w:t>Installation &amp; Play Instructions</w:t>
      </w:r>
      <w:bookmarkEnd w:id="2"/>
    </w:p>
    <w:p w14:paraId="6E2A1BAC" w14:textId="77777777" w:rsidR="00310CC5" w:rsidRDefault="00E77BBA" w:rsidP="00E77BBA">
      <w:pPr>
        <w:pStyle w:val="Heading2"/>
      </w:pPr>
      <w:bookmarkStart w:id="3" w:name="_Toc163443355"/>
      <w:r>
        <w:t>Installation</w:t>
      </w:r>
      <w:bookmarkEnd w:id="3"/>
    </w:p>
    <w:p w14:paraId="60747E4F" w14:textId="6ABD1EC3" w:rsidR="00E77BBA" w:rsidRDefault="00734A1E" w:rsidP="00E77BBA">
      <w:pPr>
        <w:pStyle w:val="ListParagraph"/>
        <w:numPr>
          <w:ilvl w:val="0"/>
          <w:numId w:val="31"/>
        </w:numPr>
      </w:pPr>
      <w:r>
        <w:t>Steam</w:t>
      </w:r>
    </w:p>
    <w:p w14:paraId="0AD75931" w14:textId="315771D9" w:rsidR="00734A1E" w:rsidRDefault="00734A1E" w:rsidP="00E77BBA">
      <w:pPr>
        <w:pStyle w:val="ListParagraph"/>
        <w:numPr>
          <w:ilvl w:val="0"/>
          <w:numId w:val="31"/>
        </w:numPr>
      </w:pPr>
      <w:r>
        <w:t>Fallout 4</w:t>
      </w:r>
    </w:p>
    <w:p w14:paraId="701E7B08" w14:textId="77777777" w:rsidR="00E77BBA" w:rsidRDefault="00E77BBA" w:rsidP="00E77BBA">
      <w:pPr>
        <w:pStyle w:val="Heading2"/>
      </w:pPr>
      <w:bookmarkStart w:id="4" w:name="_Toc163443356"/>
      <w:r>
        <w:t>Play</w:t>
      </w:r>
      <w:bookmarkEnd w:id="4"/>
    </w:p>
    <w:p w14:paraId="6F5C1934" w14:textId="62951175" w:rsidR="005A4885" w:rsidRDefault="005A4885" w:rsidP="00734A1E">
      <w:pPr>
        <w:pStyle w:val="ListParagraph"/>
        <w:numPr>
          <w:ilvl w:val="0"/>
          <w:numId w:val="32"/>
        </w:numPr>
      </w:pPr>
      <w:r>
        <w:t>Download WangW_District8_</w:t>
      </w:r>
      <w:r w:rsidR="00F07B39">
        <w:t>Launch</w:t>
      </w:r>
      <w:r>
        <w:t>.zip in the box and unzip it.</w:t>
      </w:r>
    </w:p>
    <w:p w14:paraId="70809072" w14:textId="0BAC62EF" w:rsidR="00734A1E" w:rsidRDefault="00734A1E" w:rsidP="00734A1E">
      <w:pPr>
        <w:pStyle w:val="ListParagraph"/>
        <w:numPr>
          <w:ilvl w:val="0"/>
          <w:numId w:val="32"/>
        </w:numPr>
      </w:pPr>
      <w:r>
        <w:t xml:space="preserve">Put WangW_District8.esp and WangW_District8 - Main.b2a under </w:t>
      </w:r>
      <w:r>
        <w:rPr>
          <w:rFonts w:ascii="Lato" w:hAnsi="Lato" w:cs="Lato"/>
          <w:color w:val="2D3B45"/>
          <w:shd w:val="clear" w:color="auto" w:fill="FFFFFF"/>
        </w:rPr>
        <w:t>&lt;</w:t>
      </w:r>
      <w:r>
        <w:t>steam install directory&gt;\steamapps\common\Fallout 4\Data</w:t>
      </w:r>
      <w:r w:rsidR="000B5791">
        <w:t>.</w:t>
      </w:r>
    </w:p>
    <w:p w14:paraId="0F325F67" w14:textId="3C46129F" w:rsidR="00734A1E" w:rsidRDefault="00FC3915" w:rsidP="00734A1E">
      <w:pPr>
        <w:pStyle w:val="ListParagraph"/>
        <w:numPr>
          <w:ilvl w:val="0"/>
          <w:numId w:val="32"/>
        </w:numPr>
      </w:pPr>
      <w:r>
        <w:t xml:space="preserve">Launch </w:t>
      </w:r>
      <w:r w:rsidR="00734A1E">
        <w:rPr>
          <w:i/>
          <w:iCs/>
        </w:rPr>
        <w:t xml:space="preserve">Fallout </w:t>
      </w:r>
      <w:r w:rsidR="00734A1E" w:rsidRPr="00FC3915">
        <w:rPr>
          <w:i/>
          <w:iCs/>
        </w:rPr>
        <w:t>4</w:t>
      </w:r>
      <w:r>
        <w:t xml:space="preserve"> in Steam.</w:t>
      </w:r>
    </w:p>
    <w:p w14:paraId="1A829ACF" w14:textId="3936337E" w:rsidR="00734A1E" w:rsidRDefault="00734A1E" w:rsidP="00734A1E">
      <w:pPr>
        <w:pStyle w:val="ListParagraph"/>
        <w:numPr>
          <w:ilvl w:val="0"/>
          <w:numId w:val="32"/>
        </w:numPr>
      </w:pPr>
      <w:r>
        <w:t>Click “MODS” in the main menu.</w:t>
      </w:r>
    </w:p>
    <w:p w14:paraId="1F79A701" w14:textId="25014781" w:rsidR="00734A1E" w:rsidRDefault="00734A1E" w:rsidP="00734A1E">
      <w:pPr>
        <w:pStyle w:val="ListParagraph"/>
        <w:numPr>
          <w:ilvl w:val="0"/>
          <w:numId w:val="32"/>
        </w:numPr>
      </w:pPr>
      <w:r>
        <w:t>Press “T” and then select “WangW_District8”.</w:t>
      </w:r>
    </w:p>
    <w:p w14:paraId="1908A6DC" w14:textId="782AEA6A" w:rsidR="00734A1E" w:rsidRDefault="00FC3915" w:rsidP="00734A1E">
      <w:pPr>
        <w:pStyle w:val="ListParagraph"/>
        <w:numPr>
          <w:ilvl w:val="0"/>
          <w:numId w:val="32"/>
        </w:numPr>
      </w:pPr>
      <w:r>
        <w:t>Press “~” to open the control panel and enter “</w:t>
      </w:r>
      <w:proofErr w:type="spellStart"/>
      <w:r>
        <w:t>coc</w:t>
      </w:r>
      <w:proofErr w:type="spellEnd"/>
      <w:r>
        <w:t xml:space="preserve"> </w:t>
      </w:r>
      <w:proofErr w:type="spellStart"/>
      <w:r>
        <w:t>RedRocketExt</w:t>
      </w:r>
      <w:proofErr w:type="spellEnd"/>
      <w:r>
        <w:t>”.</w:t>
      </w:r>
    </w:p>
    <w:p w14:paraId="5B8C3889" w14:textId="0B905EF6" w:rsidR="00FC3915" w:rsidRDefault="007F40E0" w:rsidP="00734A1E">
      <w:pPr>
        <w:pStyle w:val="ListParagraph"/>
        <w:numPr>
          <w:ilvl w:val="0"/>
          <w:numId w:val="32"/>
        </w:numPr>
      </w:pPr>
      <w:r>
        <w:t>Talk to</w:t>
      </w:r>
      <w:r w:rsidR="00FC3915">
        <w:t xml:space="preserve"> </w:t>
      </w:r>
      <w:r w:rsidR="005A4885">
        <w:t>Hanssen</w:t>
      </w:r>
      <w:r>
        <w:t xml:space="preserve"> in front of you to start the quest</w:t>
      </w:r>
      <w:r w:rsidR="00FC3915">
        <w:t>.</w:t>
      </w:r>
    </w:p>
    <w:p w14:paraId="56BA52D0" w14:textId="77777777" w:rsidR="00BD2A25" w:rsidRDefault="00E77BBA" w:rsidP="00BD2A25">
      <w:pPr>
        <w:pStyle w:val="Heading1"/>
      </w:pPr>
      <w:bookmarkStart w:id="5" w:name="_Toc163443357"/>
      <w:r>
        <w:t>Quick Reference</w:t>
      </w:r>
      <w:bookmarkEnd w:id="5"/>
    </w:p>
    <w:p w14:paraId="4507E834" w14:textId="12711BAB" w:rsidR="00BD2A25" w:rsidRDefault="00CB658F" w:rsidP="00BD2A25">
      <w:r>
        <w:t>N/A</w:t>
      </w:r>
    </w:p>
    <w:p w14:paraId="5B63E948" w14:textId="77777777" w:rsidR="00BD2A25" w:rsidRDefault="00BD2A25" w:rsidP="00BD2A25">
      <w:pPr>
        <w:pStyle w:val="Heading2"/>
      </w:pPr>
      <w:bookmarkStart w:id="6" w:name="_Toc163443358"/>
      <w:r>
        <w:t>Key Locations</w:t>
      </w:r>
      <w:bookmarkEnd w:id="6"/>
    </w:p>
    <w:tbl>
      <w:tblPr>
        <w:tblStyle w:val="GridTable4-Accent1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BD2A25" w14:paraId="3D211D64" w14:textId="77777777" w:rsidTr="00BD2A2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22F9598E" w14:textId="77777777" w:rsidR="00BD2A25" w:rsidRDefault="00BD2A25" w:rsidP="00436822">
            <w:pPr>
              <w:jc w:val="center"/>
            </w:pPr>
            <w:r>
              <w:t>Name</w:t>
            </w:r>
            <w:r w:rsidR="00DF2203">
              <w:t xml:space="preserve"> of Location</w:t>
            </w:r>
          </w:p>
        </w:tc>
        <w:tc>
          <w:tcPr>
            <w:tcW w:w="3117" w:type="dxa"/>
          </w:tcPr>
          <w:p w14:paraId="52ED73BA" w14:textId="77777777" w:rsidR="00BD2A25" w:rsidRDefault="00BA319C" w:rsidP="004368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In-Game Identifiers</w:t>
            </w:r>
          </w:p>
        </w:tc>
        <w:tc>
          <w:tcPr>
            <w:tcW w:w="3117" w:type="dxa"/>
          </w:tcPr>
          <w:p w14:paraId="7A7D89EC" w14:textId="77777777" w:rsidR="00BD2A25" w:rsidRDefault="00BD2A25" w:rsidP="0043682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Description</w:t>
            </w:r>
            <w:r w:rsidR="00C16CED">
              <w:t xml:space="preserve"> / General Location</w:t>
            </w:r>
          </w:p>
        </w:tc>
      </w:tr>
      <w:tr w:rsidR="00161D56" w14:paraId="2C5D7F20" w14:textId="77777777" w:rsidTr="00BD2A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61431A50" w14:textId="5CD38F45" w:rsidR="00161D56" w:rsidRDefault="00161D56" w:rsidP="00161D56">
            <w:r>
              <w:t>Red Rocket</w:t>
            </w:r>
          </w:p>
        </w:tc>
        <w:tc>
          <w:tcPr>
            <w:tcW w:w="3117" w:type="dxa"/>
          </w:tcPr>
          <w:p w14:paraId="66554D18" w14:textId="011F3139" w:rsidR="00161D56" w:rsidRDefault="00161D56" w:rsidP="00161D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RedRocketExt</w:t>
            </w:r>
            <w:proofErr w:type="spellEnd"/>
          </w:p>
        </w:tc>
        <w:tc>
          <w:tcPr>
            <w:tcW w:w="3117" w:type="dxa"/>
          </w:tcPr>
          <w:p w14:paraId="717B9058" w14:textId="44A8DD3F" w:rsidR="00161D56" w:rsidRDefault="00161D56" w:rsidP="00161D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The quest start place.</w:t>
            </w:r>
          </w:p>
        </w:tc>
      </w:tr>
      <w:tr w:rsidR="00BD2A25" w14:paraId="4C3E7388" w14:textId="77777777" w:rsidTr="00BD2A2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3A716C81" w14:textId="77777777" w:rsidR="00BD2A25" w:rsidRDefault="00CB658F" w:rsidP="00BD2A25">
            <w:r>
              <w:t>District 8</w:t>
            </w:r>
          </w:p>
        </w:tc>
        <w:tc>
          <w:tcPr>
            <w:tcW w:w="3117" w:type="dxa"/>
          </w:tcPr>
          <w:p w14:paraId="2C5C6F46" w14:textId="46B2F09B" w:rsidR="00BD2A25" w:rsidRDefault="00CB658F" w:rsidP="00BD2A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zh-CN"/>
              </w:rPr>
            </w:pPr>
            <w:r>
              <w:t>aC33WWD</w:t>
            </w:r>
            <w:r w:rsidR="008A1829">
              <w:t>istrict</w:t>
            </w:r>
            <w:r>
              <w:t>8</w:t>
            </w:r>
            <w:r w:rsidR="00081232">
              <w:rPr>
                <w:rFonts w:hint="eastAsia"/>
                <w:lang w:eastAsia="zh-CN"/>
              </w:rPr>
              <w:t>Town</w:t>
            </w:r>
          </w:p>
        </w:tc>
        <w:tc>
          <w:tcPr>
            <w:tcW w:w="3117" w:type="dxa"/>
          </w:tcPr>
          <w:p w14:paraId="7125A52C" w14:textId="2B1FBF5C" w:rsidR="00BD2A25" w:rsidRDefault="00CB658F" w:rsidP="00BD2A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zh-CN"/>
              </w:rPr>
            </w:pPr>
            <w:r w:rsidRPr="00CB658F">
              <w:t>The town where UFO crashed</w:t>
            </w:r>
            <w:r>
              <w:rPr>
                <w:rFonts w:hint="eastAsia"/>
                <w:lang w:eastAsia="zh-CN"/>
              </w:rPr>
              <w:t>.</w:t>
            </w:r>
          </w:p>
        </w:tc>
      </w:tr>
      <w:tr w:rsidR="00BD2A25" w14:paraId="519A1DA6" w14:textId="77777777" w:rsidTr="00BD2A2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16" w:type="dxa"/>
          </w:tcPr>
          <w:p w14:paraId="12E30DA3" w14:textId="16E986FB" w:rsidR="00BD2A25" w:rsidRDefault="00CB658F" w:rsidP="00BD2A25">
            <w:r>
              <w:t>Factory</w:t>
            </w:r>
          </w:p>
        </w:tc>
        <w:tc>
          <w:tcPr>
            <w:tcW w:w="3117" w:type="dxa"/>
          </w:tcPr>
          <w:p w14:paraId="2B8EE8E7" w14:textId="29CB3E56" w:rsidR="00BD2A25" w:rsidRDefault="00CB658F" w:rsidP="00BD2A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aC33WWFactory</w:t>
            </w:r>
          </w:p>
        </w:tc>
        <w:tc>
          <w:tcPr>
            <w:tcW w:w="3117" w:type="dxa"/>
          </w:tcPr>
          <w:p w14:paraId="2489B2B9" w14:textId="7EB563D7" w:rsidR="00BD2A25" w:rsidRDefault="00CA257E" w:rsidP="00BD2A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 Factory in District 8.</w:t>
            </w:r>
          </w:p>
        </w:tc>
      </w:tr>
    </w:tbl>
    <w:p w14:paraId="20705D39" w14:textId="77777777" w:rsidR="00BD2A25" w:rsidRDefault="00BD2A25" w:rsidP="00BD2A25"/>
    <w:p w14:paraId="11B5071C" w14:textId="77777777" w:rsidR="00BD2A25" w:rsidRDefault="00E720EF" w:rsidP="00BD2A25">
      <w:pPr>
        <w:pStyle w:val="Heading2"/>
      </w:pPr>
      <w:bookmarkStart w:id="7" w:name="_Toc163443359"/>
      <w:r>
        <w:t>Reference Information</w:t>
      </w:r>
      <w:bookmarkEnd w:id="7"/>
    </w:p>
    <w:tbl>
      <w:tblPr>
        <w:tblStyle w:val="GridTable4-Accent1"/>
        <w:tblW w:w="0" w:type="auto"/>
        <w:tblLook w:val="04A0" w:firstRow="1" w:lastRow="0" w:firstColumn="1" w:lastColumn="0" w:noHBand="0" w:noVBand="1"/>
      </w:tblPr>
      <w:tblGrid>
        <w:gridCol w:w="1874"/>
        <w:gridCol w:w="2684"/>
        <w:gridCol w:w="2793"/>
        <w:gridCol w:w="1999"/>
      </w:tblGrid>
      <w:tr w:rsidR="00623F82" w14:paraId="3BC5DC9C" w14:textId="77777777" w:rsidTr="00CE7E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68DE87E0" w14:textId="77777777" w:rsidR="00623F82" w:rsidRDefault="00DF2203" w:rsidP="00262B34">
            <w:r>
              <w:t>In-Game Name</w:t>
            </w:r>
          </w:p>
        </w:tc>
        <w:tc>
          <w:tcPr>
            <w:tcW w:w="2470" w:type="dxa"/>
          </w:tcPr>
          <w:p w14:paraId="3C0F79E3" w14:textId="77777777" w:rsidR="00623F82" w:rsidRDefault="00623F82" w:rsidP="00262B3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Reference ID</w:t>
            </w:r>
          </w:p>
        </w:tc>
        <w:tc>
          <w:tcPr>
            <w:tcW w:w="2856" w:type="dxa"/>
          </w:tcPr>
          <w:p w14:paraId="38C3C751" w14:textId="77777777" w:rsidR="00623F82" w:rsidRDefault="00E720EF" w:rsidP="00623F8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Command</w:t>
            </w:r>
          </w:p>
        </w:tc>
        <w:tc>
          <w:tcPr>
            <w:tcW w:w="2090" w:type="dxa"/>
          </w:tcPr>
          <w:p w14:paraId="49C23DB3" w14:textId="77777777" w:rsidR="00623F82" w:rsidRDefault="00623F82" w:rsidP="00262B3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Description</w:t>
            </w:r>
          </w:p>
        </w:tc>
      </w:tr>
      <w:tr w:rsidR="000D5253" w14:paraId="2B6F40DA" w14:textId="77777777" w:rsidTr="00CE7E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30AD2BAF" w14:textId="6143BFDF" w:rsidR="000D5253" w:rsidRPr="00623F82" w:rsidRDefault="000D5253" w:rsidP="000D5253">
            <w:pPr>
              <w:rPr>
                <w:b w:val="0"/>
              </w:rPr>
            </w:pPr>
            <w:r>
              <w:rPr>
                <w:b w:val="0"/>
              </w:rPr>
              <w:t>Red Rocket Truck Stop</w:t>
            </w:r>
            <w:r w:rsidRPr="00623F82">
              <w:rPr>
                <w:b w:val="0"/>
              </w:rPr>
              <w:t xml:space="preserve"> </w:t>
            </w:r>
          </w:p>
        </w:tc>
        <w:tc>
          <w:tcPr>
            <w:tcW w:w="2470" w:type="dxa"/>
          </w:tcPr>
          <w:p w14:paraId="7E719856" w14:textId="7F24AE97" w:rsidR="000D5253" w:rsidRDefault="000D5253" w:rsidP="000D525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RedRocketExt</w:t>
            </w:r>
            <w:proofErr w:type="spellEnd"/>
            <w:r>
              <w:t xml:space="preserve"> </w:t>
            </w:r>
          </w:p>
        </w:tc>
        <w:tc>
          <w:tcPr>
            <w:tcW w:w="2856" w:type="dxa"/>
          </w:tcPr>
          <w:p w14:paraId="66EE0B2F" w14:textId="728BA06D" w:rsidR="000D5253" w:rsidRDefault="000D5253" w:rsidP="000D525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coc</w:t>
            </w:r>
            <w:proofErr w:type="spellEnd"/>
            <w:r>
              <w:t xml:space="preserve"> </w:t>
            </w:r>
            <w:proofErr w:type="spellStart"/>
            <w:r>
              <w:t>RedRocketExt</w:t>
            </w:r>
            <w:proofErr w:type="spellEnd"/>
          </w:p>
        </w:tc>
        <w:tc>
          <w:tcPr>
            <w:tcW w:w="2090" w:type="dxa"/>
          </w:tcPr>
          <w:p w14:paraId="552FF24C" w14:textId="4435A2DE" w:rsidR="000D5253" w:rsidRDefault="000D5253" w:rsidP="000D525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Where player starts.</w:t>
            </w:r>
          </w:p>
        </w:tc>
      </w:tr>
      <w:tr w:rsidR="00CE7E73" w14:paraId="16D087C1" w14:textId="77777777" w:rsidTr="00CE7E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6617AC9B" w14:textId="238E8A24" w:rsidR="00CE7E73" w:rsidRPr="00623F82" w:rsidRDefault="00CE7E73" w:rsidP="00CE7E73">
            <w:pPr>
              <w:rPr>
                <w:b w:val="0"/>
              </w:rPr>
            </w:pPr>
            <w:r>
              <w:rPr>
                <w:b w:val="0"/>
              </w:rPr>
              <w:t>District 8</w:t>
            </w:r>
          </w:p>
        </w:tc>
        <w:tc>
          <w:tcPr>
            <w:tcW w:w="2470" w:type="dxa"/>
          </w:tcPr>
          <w:p w14:paraId="3545A61A" w14:textId="1B7A48B9" w:rsidR="00CE7E73" w:rsidRDefault="00CE7E73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aC33WWDistrict8Town</w:t>
            </w:r>
          </w:p>
        </w:tc>
        <w:tc>
          <w:tcPr>
            <w:tcW w:w="2856" w:type="dxa"/>
          </w:tcPr>
          <w:p w14:paraId="4C020D95" w14:textId="707859F5" w:rsidR="00CE7E73" w:rsidRDefault="00CE7E73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coc</w:t>
            </w:r>
            <w:proofErr w:type="spellEnd"/>
            <w:r>
              <w:t xml:space="preserve"> aC33WWDistrict8Town</w:t>
            </w:r>
          </w:p>
        </w:tc>
        <w:tc>
          <w:tcPr>
            <w:tcW w:w="2090" w:type="dxa"/>
          </w:tcPr>
          <w:p w14:paraId="05CFFAAE" w14:textId="429E8314" w:rsidR="00CE7E73" w:rsidRDefault="00CE7E73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B658F">
              <w:t>The town where UFO crashed</w:t>
            </w:r>
            <w:r>
              <w:rPr>
                <w:rFonts w:hint="eastAsia"/>
                <w:lang w:eastAsia="zh-CN"/>
              </w:rPr>
              <w:t>.</w:t>
            </w:r>
          </w:p>
        </w:tc>
      </w:tr>
      <w:tr w:rsidR="00CE7E73" w14:paraId="39F37F2A" w14:textId="77777777" w:rsidTr="00CE7E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58F4C6D6" w14:textId="56AB4845" w:rsidR="00CE7E73" w:rsidRPr="00623F82" w:rsidRDefault="00CE7E73" w:rsidP="00CE7E73">
            <w:pPr>
              <w:rPr>
                <w:b w:val="0"/>
              </w:rPr>
            </w:pPr>
            <w:r>
              <w:rPr>
                <w:b w:val="0"/>
              </w:rPr>
              <w:t>Factory</w:t>
            </w:r>
          </w:p>
        </w:tc>
        <w:tc>
          <w:tcPr>
            <w:tcW w:w="2470" w:type="dxa"/>
          </w:tcPr>
          <w:p w14:paraId="417CE3C6" w14:textId="34DD884A" w:rsidR="00CE7E73" w:rsidRDefault="00CE7E73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aC33WWDistrict8Factory</w:t>
            </w:r>
          </w:p>
        </w:tc>
        <w:tc>
          <w:tcPr>
            <w:tcW w:w="2856" w:type="dxa"/>
          </w:tcPr>
          <w:p w14:paraId="6F3AE936" w14:textId="5F0C823C" w:rsidR="00CE7E73" w:rsidRDefault="00CE7E73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>
              <w:t>coc</w:t>
            </w:r>
            <w:proofErr w:type="spellEnd"/>
            <w:r>
              <w:t xml:space="preserve"> aC33WWDistrict8Factory</w:t>
            </w:r>
          </w:p>
        </w:tc>
        <w:tc>
          <w:tcPr>
            <w:tcW w:w="2090" w:type="dxa"/>
          </w:tcPr>
          <w:p w14:paraId="4211A4FE" w14:textId="56176B02" w:rsidR="00CE7E73" w:rsidRDefault="00CE7E73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 Factory in District 8.</w:t>
            </w:r>
          </w:p>
        </w:tc>
      </w:tr>
      <w:tr w:rsidR="00132994" w14:paraId="2B8058C9" w14:textId="77777777" w:rsidTr="00CE7E73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5AD45FCF" w14:textId="0FD54398" w:rsidR="00132994" w:rsidRDefault="00872446" w:rsidP="00CE7E73">
            <w:r>
              <w:t>Alien Transmogrifier</w:t>
            </w:r>
          </w:p>
        </w:tc>
        <w:tc>
          <w:tcPr>
            <w:tcW w:w="2470" w:type="dxa"/>
          </w:tcPr>
          <w:p w14:paraId="206C7AC4" w14:textId="7A9DF4E0" w:rsidR="00132994" w:rsidRDefault="002A2128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aC33WW</w:t>
            </w:r>
            <w:r w:rsidR="00872446">
              <w:t>_AlienBlaster</w:t>
            </w:r>
          </w:p>
        </w:tc>
        <w:tc>
          <w:tcPr>
            <w:tcW w:w="2856" w:type="dxa"/>
          </w:tcPr>
          <w:p w14:paraId="55DBA742" w14:textId="77777777" w:rsidR="007D5944" w:rsidRDefault="007D5944" w:rsidP="007D59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N/A</w:t>
            </w:r>
          </w:p>
          <w:p w14:paraId="7CAE80A0" w14:textId="77777777" w:rsidR="00132994" w:rsidRDefault="00132994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090" w:type="dxa"/>
          </w:tcPr>
          <w:p w14:paraId="4D8968A5" w14:textId="733729D5" w:rsidR="00132994" w:rsidRDefault="00872446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The unique weapon who can transfer humankind target to alien.</w:t>
            </w:r>
          </w:p>
        </w:tc>
      </w:tr>
      <w:tr w:rsidR="00132994" w14:paraId="6EA076EA" w14:textId="77777777" w:rsidTr="00CE7E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71B226DA" w14:textId="44F10D6B" w:rsidR="00132994" w:rsidRDefault="00A92391" w:rsidP="00CE7E73">
            <w:r>
              <w:lastRenderedPageBreak/>
              <w:t>Hanssen</w:t>
            </w:r>
          </w:p>
        </w:tc>
        <w:tc>
          <w:tcPr>
            <w:tcW w:w="2470" w:type="dxa"/>
          </w:tcPr>
          <w:p w14:paraId="5A897A4C" w14:textId="5238A303" w:rsidR="00132994" w:rsidRDefault="002A2128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</w:t>
            </w:r>
            <w:r w:rsidR="00A92391">
              <w:t>C33WW_Hanssen</w:t>
            </w:r>
          </w:p>
        </w:tc>
        <w:tc>
          <w:tcPr>
            <w:tcW w:w="2856" w:type="dxa"/>
          </w:tcPr>
          <w:p w14:paraId="43261787" w14:textId="77777777" w:rsidR="007D5944" w:rsidRDefault="007D5944" w:rsidP="007D59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N/A</w:t>
            </w:r>
          </w:p>
          <w:p w14:paraId="67258E3F" w14:textId="77777777" w:rsidR="00132994" w:rsidRDefault="00132994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090" w:type="dxa"/>
          </w:tcPr>
          <w:p w14:paraId="26CF0285" w14:textId="506A1959" w:rsidR="00132994" w:rsidRDefault="00A92391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The mayor of the town.</w:t>
            </w:r>
          </w:p>
        </w:tc>
      </w:tr>
      <w:tr w:rsidR="00132994" w14:paraId="08633CD8" w14:textId="77777777" w:rsidTr="00CE7E73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7E9E8952" w14:textId="5CCFD52A" w:rsidR="00132994" w:rsidRDefault="00A92391" w:rsidP="00CE7E73">
            <w:r>
              <w:t>Mr. X</w:t>
            </w:r>
          </w:p>
        </w:tc>
        <w:tc>
          <w:tcPr>
            <w:tcW w:w="2470" w:type="dxa"/>
          </w:tcPr>
          <w:p w14:paraId="2307197C" w14:textId="1160D41F" w:rsidR="00132994" w:rsidRDefault="002A2128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aC33WW_MrX</w:t>
            </w:r>
          </w:p>
        </w:tc>
        <w:tc>
          <w:tcPr>
            <w:tcW w:w="2856" w:type="dxa"/>
          </w:tcPr>
          <w:p w14:paraId="626965EA" w14:textId="1E6A0703" w:rsidR="00132994" w:rsidRDefault="007D5944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N/A</w:t>
            </w:r>
          </w:p>
        </w:tc>
        <w:tc>
          <w:tcPr>
            <w:tcW w:w="2090" w:type="dxa"/>
          </w:tcPr>
          <w:p w14:paraId="0077A0DF" w14:textId="24EC59AB" w:rsidR="00132994" w:rsidRDefault="002A2128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The quest giver</w:t>
            </w:r>
          </w:p>
        </w:tc>
      </w:tr>
      <w:tr w:rsidR="00132994" w14:paraId="509C506E" w14:textId="77777777" w:rsidTr="00CE7E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1840E578" w14:textId="4653E6E7" w:rsidR="00132994" w:rsidRDefault="002A2128" w:rsidP="00CE7E73">
            <w:r>
              <w:t>Thor</w:t>
            </w:r>
          </w:p>
        </w:tc>
        <w:tc>
          <w:tcPr>
            <w:tcW w:w="2470" w:type="dxa"/>
          </w:tcPr>
          <w:p w14:paraId="0CAFE7A4" w14:textId="799B6576" w:rsidR="00132994" w:rsidRDefault="002A2128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aC33WW_Thor</w:t>
            </w:r>
          </w:p>
        </w:tc>
        <w:tc>
          <w:tcPr>
            <w:tcW w:w="2856" w:type="dxa"/>
          </w:tcPr>
          <w:p w14:paraId="53563726" w14:textId="48954432" w:rsidR="00132994" w:rsidRDefault="007D5944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N/A</w:t>
            </w:r>
          </w:p>
        </w:tc>
        <w:tc>
          <w:tcPr>
            <w:tcW w:w="2090" w:type="dxa"/>
          </w:tcPr>
          <w:p w14:paraId="2D8E8BF7" w14:textId="70155D96" w:rsidR="00132994" w:rsidRDefault="0008128F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The gu</w:t>
            </w:r>
            <w:r>
              <w:rPr>
                <w:rFonts w:hint="eastAsia"/>
                <w:lang w:eastAsia="zh-CN"/>
              </w:rPr>
              <w:t>ard</w:t>
            </w:r>
            <w:r>
              <w:t xml:space="preserve"> of the armory</w:t>
            </w:r>
          </w:p>
        </w:tc>
      </w:tr>
      <w:tr w:rsidR="00132994" w14:paraId="69C04310" w14:textId="77777777" w:rsidTr="00CE7E73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5C16D63E" w14:textId="49A35BCB" w:rsidR="00132994" w:rsidRDefault="0008128F" w:rsidP="00CE7E73">
            <w:r>
              <w:t>Andre</w:t>
            </w:r>
          </w:p>
        </w:tc>
        <w:tc>
          <w:tcPr>
            <w:tcW w:w="2470" w:type="dxa"/>
          </w:tcPr>
          <w:p w14:paraId="7325F58B" w14:textId="465CE6B3" w:rsidR="00132994" w:rsidRDefault="0008128F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aC33WW_Andre</w:t>
            </w:r>
          </w:p>
        </w:tc>
        <w:tc>
          <w:tcPr>
            <w:tcW w:w="2856" w:type="dxa"/>
          </w:tcPr>
          <w:p w14:paraId="1249BA5A" w14:textId="77A0E04E" w:rsidR="00132994" w:rsidRDefault="007D5944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N/A</w:t>
            </w:r>
          </w:p>
        </w:tc>
        <w:tc>
          <w:tcPr>
            <w:tcW w:w="2090" w:type="dxa"/>
          </w:tcPr>
          <w:p w14:paraId="317ED50E" w14:textId="25DCF8C7" w:rsidR="00132994" w:rsidRDefault="0008128F" w:rsidP="00CE7E7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 scientist who developed the Alien </w:t>
            </w:r>
            <w:r w:rsidR="00916D27">
              <w:t>Transmogrifier</w:t>
            </w:r>
            <w:r>
              <w:t xml:space="preserve"> in the lab.</w:t>
            </w:r>
          </w:p>
        </w:tc>
      </w:tr>
      <w:tr w:rsidR="00132994" w14:paraId="34A39113" w14:textId="77777777" w:rsidTr="00CE7E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34" w:type="dxa"/>
          </w:tcPr>
          <w:p w14:paraId="5B1D9F67" w14:textId="6C520819" w:rsidR="00132994" w:rsidRDefault="00371BC7" w:rsidP="00CE7E73">
            <w:r>
              <w:t>Central Room Key Card</w:t>
            </w:r>
          </w:p>
        </w:tc>
        <w:tc>
          <w:tcPr>
            <w:tcW w:w="2470" w:type="dxa"/>
          </w:tcPr>
          <w:p w14:paraId="1A7926EF" w14:textId="540F55E5" w:rsidR="00132994" w:rsidRDefault="00371BC7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AC33WW_CentralRoomKey</w:t>
            </w:r>
          </w:p>
        </w:tc>
        <w:tc>
          <w:tcPr>
            <w:tcW w:w="2856" w:type="dxa"/>
          </w:tcPr>
          <w:p w14:paraId="34D7639C" w14:textId="3349226C" w:rsidR="00132994" w:rsidRDefault="007D5944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N/A</w:t>
            </w:r>
          </w:p>
        </w:tc>
        <w:tc>
          <w:tcPr>
            <w:tcW w:w="2090" w:type="dxa"/>
          </w:tcPr>
          <w:p w14:paraId="461527C5" w14:textId="1CA3D33A" w:rsidR="00132994" w:rsidRDefault="00371BC7" w:rsidP="00CE7E7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The key to the door of the central room.</w:t>
            </w:r>
          </w:p>
        </w:tc>
      </w:tr>
    </w:tbl>
    <w:p w14:paraId="4D622E65" w14:textId="77777777" w:rsidR="00BD2A25" w:rsidRPr="00BD2A25" w:rsidRDefault="00BD2A25" w:rsidP="00BD2A25"/>
    <w:p w14:paraId="4A9AC51D" w14:textId="77777777" w:rsidR="00BD2A25" w:rsidRDefault="00BD2A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14:paraId="2E88BD02" w14:textId="77777777" w:rsidR="00812182" w:rsidRDefault="00812182" w:rsidP="00812182">
      <w:pPr>
        <w:pStyle w:val="Heading1"/>
      </w:pPr>
      <w:bookmarkStart w:id="8" w:name="_Toc163443360"/>
      <w:r>
        <w:lastRenderedPageBreak/>
        <w:t>Walkthrough</w:t>
      </w:r>
      <w:bookmarkEnd w:id="8"/>
    </w:p>
    <w:p w14:paraId="0536E07C" w14:textId="1C269B51" w:rsidR="00C30A63" w:rsidRPr="00C30A63" w:rsidRDefault="00C30A63" w:rsidP="00C30A63">
      <w:pPr>
        <w:rPr>
          <w:lang w:eastAsia="zh-CN"/>
        </w:rPr>
      </w:pPr>
      <w:r>
        <w:rPr>
          <w:rFonts w:hint="eastAsia"/>
          <w:lang w:eastAsia="zh-CN"/>
        </w:rPr>
        <w:t xml:space="preserve">Playthrough </w:t>
      </w:r>
      <w:r>
        <w:rPr>
          <w:lang w:eastAsia="zh-CN"/>
        </w:rPr>
        <w:t>Video</w:t>
      </w:r>
      <w:r>
        <w:rPr>
          <w:rFonts w:hint="eastAsia"/>
          <w:lang w:eastAsia="zh-CN"/>
        </w:rPr>
        <w:t xml:space="preserve"> Link: </w:t>
      </w:r>
      <w:hyperlink r:id="rId9" w:history="1">
        <w:r w:rsidR="00907A36" w:rsidRPr="00907A36">
          <w:rPr>
            <w:rStyle w:val="Hyperlink"/>
          </w:rPr>
          <w:t>https://smu.box.com/s/rs2hf8xeb5pdodsaf5kt62et2jqaac32</w:t>
        </w:r>
      </w:hyperlink>
      <w:r w:rsidR="008234BF">
        <w:rPr>
          <w:lang w:eastAsia="zh-CN"/>
        </w:rPr>
        <w:t>.</w:t>
      </w:r>
    </w:p>
    <w:p w14:paraId="4EC7B68A" w14:textId="38A04B12" w:rsidR="00812182" w:rsidRPr="009043FE" w:rsidRDefault="003D4D78" w:rsidP="00812182">
      <w:pPr>
        <w:pStyle w:val="Heading3"/>
      </w:pPr>
      <w:bookmarkStart w:id="9" w:name="_Toc82773063"/>
      <w:bookmarkStart w:id="10" w:name="_Toc163443361"/>
      <w:r>
        <w:t xml:space="preserve">Exterior </w:t>
      </w:r>
      <w:r w:rsidR="00812182">
        <w:t xml:space="preserve">Overview </w:t>
      </w:r>
      <w:bookmarkEnd w:id="9"/>
      <w:r w:rsidR="00812182">
        <w:t>Map</w:t>
      </w:r>
      <w:bookmarkEnd w:id="10"/>
    </w:p>
    <w:p w14:paraId="5EB2AA8A" w14:textId="492D5006" w:rsidR="00812182" w:rsidRDefault="00BF30D0" w:rsidP="00812182">
      <w:pPr>
        <w:keepNext/>
        <w:jc w:val="center"/>
      </w:pPr>
      <w:r w:rsidRPr="00BF30D0">
        <w:rPr>
          <w:noProof/>
        </w:rPr>
        <w:drawing>
          <wp:inline distT="0" distB="0" distL="0" distR="0" wp14:anchorId="6A63DDF4" wp14:editId="707FA08F">
            <wp:extent cx="5943600" cy="4957445"/>
            <wp:effectExtent l="0" t="0" r="0" b="0"/>
            <wp:docPr id="1864280813" name="Picture 1" descr="A video game screen 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280813" name="Picture 1" descr="A video game screen sho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5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56B3E" w14:textId="65C33523" w:rsidR="00812182" w:rsidRDefault="00812182" w:rsidP="00812182">
      <w:pPr>
        <w:pStyle w:val="Caption"/>
        <w:jc w:val="center"/>
        <w:rPr>
          <w:noProof/>
        </w:rPr>
      </w:pPr>
      <w:bookmarkStart w:id="11" w:name="_Toc81383684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B10658">
        <w:rPr>
          <w:noProof/>
        </w:rPr>
        <w:t>1</w:t>
      </w:r>
      <w:r>
        <w:rPr>
          <w:noProof/>
        </w:rPr>
        <w:fldChar w:fldCharType="end"/>
      </w:r>
      <w:r>
        <w:t xml:space="preserve">: </w:t>
      </w:r>
      <w:r w:rsidR="00926F80">
        <w:t xml:space="preserve">Exterior </w:t>
      </w:r>
      <w:r>
        <w:rPr>
          <w:noProof/>
        </w:rPr>
        <w:t>Overview Map</w:t>
      </w:r>
      <w:bookmarkEnd w:id="11"/>
      <w:r w:rsidR="00926F80">
        <w:rPr>
          <w:noProof/>
        </w:rPr>
        <w:t xml:space="preserve"> [1]</w:t>
      </w:r>
    </w:p>
    <w:tbl>
      <w:tblPr>
        <w:tblStyle w:val="GridTable4-Accent1"/>
        <w:tblW w:w="10435" w:type="dxa"/>
        <w:jc w:val="center"/>
        <w:tblLayout w:type="fixed"/>
        <w:tblLook w:val="04A0" w:firstRow="1" w:lastRow="0" w:firstColumn="1" w:lastColumn="0" w:noHBand="0" w:noVBand="1"/>
      </w:tblPr>
      <w:tblGrid>
        <w:gridCol w:w="1255"/>
        <w:gridCol w:w="6480"/>
        <w:gridCol w:w="2700"/>
      </w:tblGrid>
      <w:tr w:rsidR="00C46C37" w14:paraId="033E69D3" w14:textId="77777777" w:rsidTr="007A2F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  <w:vAlign w:val="bottom"/>
          </w:tcPr>
          <w:p w14:paraId="0D2FEDB6" w14:textId="77777777" w:rsidR="00C46C37" w:rsidRDefault="00C46C37" w:rsidP="00A97733">
            <w:pPr>
              <w:jc w:val="center"/>
            </w:pPr>
            <w:r>
              <w:br w:type="page"/>
              <w:t>Map Label</w:t>
            </w:r>
          </w:p>
        </w:tc>
        <w:tc>
          <w:tcPr>
            <w:tcW w:w="6480" w:type="dxa"/>
            <w:vAlign w:val="bottom"/>
          </w:tcPr>
          <w:p w14:paraId="02BF1DD6" w14:textId="77777777" w:rsidR="00C46C37" w:rsidRDefault="00C46C37" w:rsidP="00A977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Top Level Walkthrough</w:t>
            </w:r>
          </w:p>
        </w:tc>
        <w:tc>
          <w:tcPr>
            <w:tcW w:w="2700" w:type="dxa"/>
          </w:tcPr>
          <w:p w14:paraId="78E84F7D" w14:textId="77777777" w:rsidR="00C46C37" w:rsidRDefault="00C46C37" w:rsidP="00A977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Development Notes</w:t>
            </w:r>
          </w:p>
        </w:tc>
      </w:tr>
      <w:tr w:rsidR="00C46C37" w14:paraId="0EAE3AD3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0C6E6DFE" w14:textId="77777777" w:rsidR="00C46C37" w:rsidRDefault="00C46C37" w:rsidP="00A97733">
            <w:pPr>
              <w:jc w:val="center"/>
            </w:pPr>
            <w:r>
              <w:t>1</w:t>
            </w:r>
          </w:p>
        </w:tc>
        <w:tc>
          <w:tcPr>
            <w:tcW w:w="6480" w:type="dxa"/>
          </w:tcPr>
          <w:p w14:paraId="037E4E72" w14:textId="30D7D6DF" w:rsidR="00C46C37" w:rsidRDefault="00270D89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70D89">
              <w:t xml:space="preserve">Enter District 8 </w:t>
            </w:r>
            <w:r w:rsidR="003B01FA">
              <w:t xml:space="preserve">after talking with </w:t>
            </w:r>
            <w:r w:rsidR="005A4885">
              <w:rPr>
                <w:b/>
                <w:bCs/>
              </w:rPr>
              <w:t>Hanssen</w:t>
            </w:r>
            <w:r w:rsidR="003B01FA">
              <w:t xml:space="preserve"> at the Red Rocket</w:t>
            </w:r>
            <w:r w:rsidR="006A278F">
              <w:t>.</w:t>
            </w:r>
          </w:p>
        </w:tc>
        <w:tc>
          <w:tcPr>
            <w:tcW w:w="2700" w:type="dxa"/>
          </w:tcPr>
          <w:p w14:paraId="1F94131E" w14:textId="2B5FB247" w:rsidR="00C46C37" w:rsidRDefault="00C46C37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zh-CN"/>
              </w:rPr>
            </w:pPr>
          </w:p>
        </w:tc>
      </w:tr>
      <w:tr w:rsidR="00C46C37" w14:paraId="03C9B783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4D1363D4" w14:textId="71B447D7" w:rsidR="00C46C37" w:rsidRDefault="003B01FA" w:rsidP="00A97733">
            <w:pPr>
              <w:jc w:val="center"/>
            </w:pPr>
            <w:r>
              <w:t>2</w:t>
            </w:r>
          </w:p>
        </w:tc>
        <w:tc>
          <w:tcPr>
            <w:tcW w:w="6480" w:type="dxa"/>
          </w:tcPr>
          <w:p w14:paraId="7BE9982D" w14:textId="44219047" w:rsidR="00C46C37" w:rsidRDefault="006A278F" w:rsidP="00A977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Help Hanssen defeat the </w:t>
            </w:r>
            <w:r w:rsidR="004834EA" w:rsidRPr="004834EA">
              <w:rPr>
                <w:rFonts w:hint="eastAsia"/>
                <w:b/>
                <w:bCs/>
                <w:color w:val="FF0000"/>
                <w:lang w:eastAsia="zh-CN"/>
              </w:rPr>
              <w:t>2</w:t>
            </w:r>
            <w:r w:rsidRPr="004834EA">
              <w:rPr>
                <w:b/>
                <w:bCs/>
                <w:color w:val="FF0000"/>
              </w:rPr>
              <w:t xml:space="preserve"> </w:t>
            </w:r>
            <w:r w:rsidR="004834EA" w:rsidRPr="004834EA">
              <w:rPr>
                <w:rFonts w:hint="eastAsia"/>
                <w:b/>
                <w:bCs/>
                <w:color w:val="FF0000"/>
                <w:lang w:eastAsia="zh-CN"/>
              </w:rPr>
              <w:t>Ranged A</w:t>
            </w:r>
            <w:r w:rsidRPr="004834EA">
              <w:rPr>
                <w:b/>
                <w:bCs/>
                <w:color w:val="FF0000"/>
              </w:rPr>
              <w:t>liens</w:t>
            </w:r>
            <w:r w:rsidR="004834EA" w:rsidRPr="004834EA">
              <w:rPr>
                <w:rFonts w:hint="eastAsia"/>
                <w:b/>
                <w:bCs/>
                <w:color w:val="FF0000"/>
                <w:lang w:eastAsia="zh-CN"/>
              </w:rPr>
              <w:t xml:space="preserve"> and 1 Melee</w:t>
            </w:r>
            <w:r w:rsidR="004834EA" w:rsidRPr="004834EA">
              <w:rPr>
                <w:rFonts w:hint="eastAsia"/>
                <w:color w:val="FF0000"/>
                <w:lang w:eastAsia="zh-CN"/>
              </w:rPr>
              <w:t xml:space="preserve"> </w:t>
            </w:r>
            <w:r w:rsidR="004834EA">
              <w:rPr>
                <w:rFonts w:hint="eastAsia"/>
                <w:lang w:eastAsia="zh-CN"/>
              </w:rPr>
              <w:t>Alien</w:t>
            </w:r>
            <w:r>
              <w:t xml:space="preserve"> in the town.</w:t>
            </w:r>
          </w:p>
        </w:tc>
        <w:tc>
          <w:tcPr>
            <w:tcW w:w="2700" w:type="dxa"/>
          </w:tcPr>
          <w:p w14:paraId="4B7FE039" w14:textId="56A8D486" w:rsidR="00C46C37" w:rsidRDefault="00C46C37" w:rsidP="00A977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46C37" w14:paraId="5C5296A9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6C91D708" w14:textId="06A4D848" w:rsidR="00C46C37" w:rsidRDefault="003B01FA" w:rsidP="00A97733">
            <w:pPr>
              <w:jc w:val="center"/>
            </w:pPr>
            <w:r>
              <w:t>3</w:t>
            </w:r>
          </w:p>
        </w:tc>
        <w:tc>
          <w:tcPr>
            <w:tcW w:w="6480" w:type="dxa"/>
          </w:tcPr>
          <w:p w14:paraId="31F341D2" w14:textId="7F7D6BB1" w:rsidR="00C46C37" w:rsidRDefault="006A278F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Talk to Hanssen at the second floor of the abandoned building and accept his request to the factory to find the leader of aliens Mr. X.</w:t>
            </w:r>
          </w:p>
        </w:tc>
        <w:tc>
          <w:tcPr>
            <w:tcW w:w="2700" w:type="dxa"/>
          </w:tcPr>
          <w:p w14:paraId="5C30EF20" w14:textId="43BF3538" w:rsidR="00C46C37" w:rsidRDefault="00C46C37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46C37" w14:paraId="0FB39290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676AAAC8" w14:textId="00F3471B" w:rsidR="00C46C37" w:rsidRDefault="003B01FA" w:rsidP="00A97733">
            <w:pPr>
              <w:jc w:val="center"/>
            </w:pPr>
            <w:r>
              <w:t>4</w:t>
            </w:r>
          </w:p>
        </w:tc>
        <w:tc>
          <w:tcPr>
            <w:tcW w:w="6480" w:type="dxa"/>
          </w:tcPr>
          <w:p w14:paraId="0226AF40" w14:textId="658785F8" w:rsidR="00C46C37" w:rsidRDefault="004834EA" w:rsidP="00A977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 xml:space="preserve">Talk to Thor and get the key </w:t>
            </w:r>
            <w:r>
              <w:rPr>
                <w:lang w:eastAsia="zh-CN"/>
              </w:rPr>
              <w:t>to</w:t>
            </w:r>
            <w:r>
              <w:rPr>
                <w:rFonts w:hint="eastAsia"/>
                <w:lang w:eastAsia="zh-CN"/>
              </w:rPr>
              <w:t xml:space="preserve"> the Armory. Get some </w:t>
            </w:r>
            <w:r>
              <w:rPr>
                <w:lang w:eastAsia="zh-CN"/>
              </w:rPr>
              <w:t>equipment</w:t>
            </w:r>
            <w:r>
              <w:rPr>
                <w:rFonts w:hint="eastAsia"/>
                <w:lang w:eastAsia="zh-CN"/>
              </w:rPr>
              <w:t xml:space="preserve"> in the armory.</w:t>
            </w:r>
          </w:p>
        </w:tc>
        <w:tc>
          <w:tcPr>
            <w:tcW w:w="2700" w:type="dxa"/>
          </w:tcPr>
          <w:p w14:paraId="211DCFA4" w14:textId="15425318" w:rsidR="00C46C37" w:rsidRDefault="007B34E9" w:rsidP="00A977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Add a fence between the armory and the factory to force players enter the factory.</w:t>
            </w:r>
          </w:p>
        </w:tc>
      </w:tr>
      <w:tr w:rsidR="004834EA" w14:paraId="52920CC8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27CF141E" w14:textId="7172A385" w:rsidR="004834EA" w:rsidRPr="006B109A" w:rsidRDefault="004834EA" w:rsidP="00A97733">
            <w:pPr>
              <w:jc w:val="center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>S1</w:t>
            </w:r>
          </w:p>
        </w:tc>
        <w:tc>
          <w:tcPr>
            <w:tcW w:w="6480" w:type="dxa"/>
          </w:tcPr>
          <w:p w14:paraId="4E437A1F" w14:textId="2DEBDC51" w:rsidR="004834EA" w:rsidRPr="006B109A" w:rsidRDefault="004834EA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>Talk to Gregor in the cage and accept the side quest. Use the key to open the door to the cage and release him.</w:t>
            </w:r>
          </w:p>
        </w:tc>
        <w:tc>
          <w:tcPr>
            <w:tcW w:w="2700" w:type="dxa"/>
          </w:tcPr>
          <w:p w14:paraId="0DB0CC15" w14:textId="43E682F0" w:rsidR="004834EA" w:rsidRPr="006B109A" w:rsidRDefault="004834EA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>Add side quest, can be completed.</w:t>
            </w:r>
          </w:p>
        </w:tc>
      </w:tr>
      <w:tr w:rsidR="007B34E9" w14:paraId="2E197C0E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42F1C812" w14:textId="1A30A51F" w:rsidR="007B34E9" w:rsidRPr="006B109A" w:rsidRDefault="007B34E9" w:rsidP="00A97733">
            <w:pPr>
              <w:jc w:val="center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lastRenderedPageBreak/>
              <w:t>S2</w:t>
            </w:r>
          </w:p>
        </w:tc>
        <w:tc>
          <w:tcPr>
            <w:tcW w:w="6480" w:type="dxa"/>
          </w:tcPr>
          <w:p w14:paraId="509539D9" w14:textId="4AED8FCD" w:rsidR="007B34E9" w:rsidRPr="006B109A" w:rsidRDefault="007B34E9" w:rsidP="00A977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 xml:space="preserve">Find Gregor on </w:t>
            </w:r>
            <w:r w:rsidRPr="006B109A">
              <w:rPr>
                <w:color w:val="FFC000"/>
                <w:lang w:eastAsia="zh-CN"/>
              </w:rPr>
              <w:t>the</w:t>
            </w:r>
            <w:r w:rsidRPr="006B109A">
              <w:rPr>
                <w:rFonts w:hint="eastAsia"/>
                <w:color w:val="FFC000"/>
                <w:lang w:eastAsia="zh-CN"/>
              </w:rPr>
              <w:t xml:space="preserve"> roof and talk to him.  He will ask players to kill the </w:t>
            </w:r>
            <w:r w:rsidRPr="006B109A">
              <w:rPr>
                <w:color w:val="FFC000"/>
                <w:lang w:eastAsia="zh-CN"/>
              </w:rPr>
              <w:t>enemies</w:t>
            </w:r>
            <w:r w:rsidRPr="006B109A">
              <w:rPr>
                <w:rFonts w:hint="eastAsia"/>
                <w:color w:val="FFC000"/>
                <w:lang w:eastAsia="zh-CN"/>
              </w:rPr>
              <w:t xml:space="preserve"> in the yard.</w:t>
            </w:r>
          </w:p>
        </w:tc>
        <w:tc>
          <w:tcPr>
            <w:tcW w:w="2700" w:type="dxa"/>
          </w:tcPr>
          <w:p w14:paraId="07D91579" w14:textId="77777777" w:rsidR="007B34E9" w:rsidRPr="006B109A" w:rsidRDefault="007B34E9" w:rsidP="00A9773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</w:p>
        </w:tc>
      </w:tr>
      <w:tr w:rsidR="003B01FA" w14:paraId="33F2B9EF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59276F31" w14:textId="01D3CD9C" w:rsidR="003B01FA" w:rsidRDefault="003B01FA" w:rsidP="00A97733">
            <w:pPr>
              <w:jc w:val="center"/>
            </w:pPr>
            <w:r>
              <w:t>5</w:t>
            </w:r>
          </w:p>
        </w:tc>
        <w:tc>
          <w:tcPr>
            <w:tcW w:w="6480" w:type="dxa"/>
          </w:tcPr>
          <w:p w14:paraId="58E19A5E" w14:textId="0A397F78" w:rsidR="003B01FA" w:rsidRPr="00A369C8" w:rsidRDefault="003B01FA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Find a path to the factory from the roof </w:t>
            </w:r>
            <w:r w:rsidR="006A278F">
              <w:t xml:space="preserve">and kill </w:t>
            </w:r>
            <w:r w:rsidR="006A278F" w:rsidRPr="007B34E9">
              <w:rPr>
                <w:b/>
                <w:bCs/>
                <w:color w:val="FF0000"/>
              </w:rPr>
              <w:t xml:space="preserve">4 </w:t>
            </w:r>
            <w:r w:rsidR="007B34E9" w:rsidRPr="007B34E9">
              <w:rPr>
                <w:rFonts w:hint="eastAsia"/>
                <w:b/>
                <w:bCs/>
                <w:color w:val="FF0000"/>
                <w:lang w:eastAsia="zh-CN"/>
              </w:rPr>
              <w:t xml:space="preserve">Ranged </w:t>
            </w:r>
            <w:r w:rsidR="006A278F" w:rsidRPr="007B34E9">
              <w:rPr>
                <w:b/>
                <w:bCs/>
                <w:color w:val="FF0000"/>
              </w:rPr>
              <w:t xml:space="preserve">aliens and 3 </w:t>
            </w:r>
            <w:r w:rsidR="007B34E9" w:rsidRPr="007B34E9">
              <w:rPr>
                <w:rFonts w:hint="eastAsia"/>
                <w:b/>
                <w:bCs/>
                <w:color w:val="FF0000"/>
                <w:lang w:eastAsia="zh-CN"/>
              </w:rPr>
              <w:t xml:space="preserve">ranged </w:t>
            </w:r>
            <w:r w:rsidR="006A278F" w:rsidRPr="007B34E9">
              <w:rPr>
                <w:b/>
                <w:bCs/>
                <w:color w:val="FF0000"/>
              </w:rPr>
              <w:t>raiders</w:t>
            </w:r>
            <w:r w:rsidR="006A278F" w:rsidRPr="007B34E9">
              <w:rPr>
                <w:color w:val="FF0000"/>
              </w:rPr>
              <w:t xml:space="preserve"> </w:t>
            </w:r>
            <w:r w:rsidR="006A278F">
              <w:t>in the front yard of the factory.</w:t>
            </w:r>
          </w:p>
        </w:tc>
        <w:tc>
          <w:tcPr>
            <w:tcW w:w="2700" w:type="dxa"/>
          </w:tcPr>
          <w:p w14:paraId="61EBF3BE" w14:textId="0FF8C5B1" w:rsidR="003B01FA" w:rsidRDefault="003B01FA" w:rsidP="00A977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9CB0CEC" w14:textId="77777777" w:rsidR="0069130C" w:rsidRDefault="0069130C" w:rsidP="003D4D78">
      <w:pPr>
        <w:pStyle w:val="Heading3"/>
      </w:pPr>
      <w:bookmarkStart w:id="12" w:name="_Toc163443362"/>
    </w:p>
    <w:p w14:paraId="6DAC5C02" w14:textId="77777777" w:rsidR="0069130C" w:rsidRDefault="0069130C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14:paraId="515C017E" w14:textId="0DBB8364" w:rsidR="003D4D78" w:rsidRPr="009043FE" w:rsidRDefault="003D4D78" w:rsidP="003D4D78">
      <w:pPr>
        <w:pStyle w:val="Heading3"/>
      </w:pPr>
      <w:r>
        <w:lastRenderedPageBreak/>
        <w:t>Interior Overview Map</w:t>
      </w:r>
      <w:bookmarkEnd w:id="12"/>
    </w:p>
    <w:p w14:paraId="51B2220D" w14:textId="3FFDE798" w:rsidR="003D4D78" w:rsidRDefault="00383373" w:rsidP="003D4D78">
      <w:pPr>
        <w:keepNext/>
        <w:jc w:val="center"/>
      </w:pPr>
      <w:r w:rsidRPr="00383373">
        <w:rPr>
          <w:noProof/>
        </w:rPr>
        <w:drawing>
          <wp:inline distT="0" distB="0" distL="0" distR="0" wp14:anchorId="0AAA895D" wp14:editId="76AC66A8">
            <wp:extent cx="5943600" cy="6313170"/>
            <wp:effectExtent l="0" t="0" r="0" b="0"/>
            <wp:docPr id="645260989" name="Picture 1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260989" name="Picture 1" descr="A screenshot of a video gam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1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1406A" w14:textId="7D67C357" w:rsidR="003D4D78" w:rsidRDefault="003D4D78" w:rsidP="003D4D78">
      <w:pPr>
        <w:pStyle w:val="Caption"/>
        <w:jc w:val="center"/>
        <w:rPr>
          <w:noProof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926F80">
        <w:rPr>
          <w:noProof/>
        </w:rPr>
        <w:t>2</w:t>
      </w:r>
      <w:r>
        <w:rPr>
          <w:noProof/>
        </w:rPr>
        <w:fldChar w:fldCharType="end"/>
      </w:r>
      <w:r>
        <w:t xml:space="preserve">: </w:t>
      </w:r>
      <w:r w:rsidR="00926F80">
        <w:t xml:space="preserve">Interior </w:t>
      </w:r>
      <w:r>
        <w:rPr>
          <w:noProof/>
        </w:rPr>
        <w:t>Overview Map</w:t>
      </w:r>
      <w:r w:rsidR="00926F80">
        <w:rPr>
          <w:noProof/>
        </w:rPr>
        <w:t xml:space="preserve"> [1]</w:t>
      </w:r>
    </w:p>
    <w:tbl>
      <w:tblPr>
        <w:tblStyle w:val="GridTable4-Accent1"/>
        <w:tblW w:w="10435" w:type="dxa"/>
        <w:jc w:val="center"/>
        <w:tblLayout w:type="fixed"/>
        <w:tblLook w:val="04A0" w:firstRow="1" w:lastRow="0" w:firstColumn="1" w:lastColumn="0" w:noHBand="0" w:noVBand="1"/>
      </w:tblPr>
      <w:tblGrid>
        <w:gridCol w:w="1255"/>
        <w:gridCol w:w="7110"/>
        <w:gridCol w:w="2070"/>
      </w:tblGrid>
      <w:tr w:rsidR="003D4D78" w14:paraId="035AF891" w14:textId="77777777" w:rsidTr="007A2F4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  <w:vAlign w:val="bottom"/>
          </w:tcPr>
          <w:p w14:paraId="2BA0E75E" w14:textId="77777777" w:rsidR="003D4D78" w:rsidRDefault="003D4D78" w:rsidP="00B75042">
            <w:pPr>
              <w:jc w:val="center"/>
            </w:pPr>
            <w:r>
              <w:br w:type="page"/>
              <w:t>Map Label</w:t>
            </w:r>
          </w:p>
        </w:tc>
        <w:tc>
          <w:tcPr>
            <w:tcW w:w="7110" w:type="dxa"/>
            <w:vAlign w:val="bottom"/>
          </w:tcPr>
          <w:p w14:paraId="56D8D837" w14:textId="77777777" w:rsidR="003D4D78" w:rsidRDefault="003D4D78" w:rsidP="00B7504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Top Level Walkthrough</w:t>
            </w:r>
          </w:p>
        </w:tc>
        <w:tc>
          <w:tcPr>
            <w:tcW w:w="2070" w:type="dxa"/>
          </w:tcPr>
          <w:p w14:paraId="57EB925E" w14:textId="77777777" w:rsidR="003D4D78" w:rsidRDefault="003D4D78" w:rsidP="00B7504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Development Notes</w:t>
            </w:r>
          </w:p>
        </w:tc>
      </w:tr>
      <w:tr w:rsidR="003D4D78" w14:paraId="705F353C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53FE930A" w14:textId="30A9573D" w:rsidR="003D4D78" w:rsidRPr="006B109A" w:rsidRDefault="005E6D03" w:rsidP="00B75042">
            <w:pPr>
              <w:jc w:val="center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>S3</w:t>
            </w:r>
          </w:p>
        </w:tc>
        <w:tc>
          <w:tcPr>
            <w:tcW w:w="7110" w:type="dxa"/>
          </w:tcPr>
          <w:p w14:paraId="685BC198" w14:textId="3F237E80" w:rsidR="003D4D78" w:rsidRPr="006B109A" w:rsidRDefault="00AE0276" w:rsidP="00B7504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  <w:r w:rsidRPr="006B109A">
              <w:rPr>
                <w:color w:val="FFC000"/>
              </w:rPr>
              <w:t>Enter the factory</w:t>
            </w:r>
            <w:r w:rsidR="008D3B24" w:rsidRPr="006B109A">
              <w:rPr>
                <w:color w:val="FFC000"/>
              </w:rPr>
              <w:t xml:space="preserve"> and</w:t>
            </w:r>
            <w:r w:rsidRPr="006B109A">
              <w:rPr>
                <w:color w:val="FFC000"/>
              </w:rPr>
              <w:t xml:space="preserve"> </w:t>
            </w:r>
            <w:r w:rsidR="00161D56" w:rsidRPr="006B109A">
              <w:rPr>
                <w:rFonts w:hint="eastAsia"/>
                <w:color w:val="FFC000"/>
                <w:lang w:eastAsia="zh-CN"/>
              </w:rPr>
              <w:t xml:space="preserve">talk to </w:t>
            </w:r>
            <w:r w:rsidR="005E6D03" w:rsidRPr="006B109A">
              <w:rPr>
                <w:rFonts w:hint="eastAsia"/>
                <w:color w:val="FFC000"/>
                <w:lang w:eastAsia="zh-CN"/>
              </w:rPr>
              <w:t>Gregor. He will tell players to find Andre in the Lab.</w:t>
            </w:r>
          </w:p>
        </w:tc>
        <w:tc>
          <w:tcPr>
            <w:tcW w:w="2070" w:type="dxa"/>
          </w:tcPr>
          <w:p w14:paraId="231ED1B1" w14:textId="4FB8C379" w:rsidR="003D4D78" w:rsidRPr="006B109A" w:rsidRDefault="003D4D78" w:rsidP="00B7504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</w:p>
        </w:tc>
      </w:tr>
      <w:tr w:rsidR="007B34E9" w14:paraId="6603D550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4915F727" w14:textId="2361E0A9" w:rsidR="007B34E9" w:rsidRDefault="007B34E9" w:rsidP="007B34E9">
            <w:pPr>
              <w:jc w:val="center"/>
            </w:pPr>
            <w:r>
              <w:t>6</w:t>
            </w:r>
          </w:p>
        </w:tc>
        <w:tc>
          <w:tcPr>
            <w:tcW w:w="7110" w:type="dxa"/>
          </w:tcPr>
          <w:p w14:paraId="6AB7679C" w14:textId="0A95CF47" w:rsidR="007B34E9" w:rsidRPr="00AE0276" w:rsidRDefault="005E6D03" w:rsidP="007B3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E6D03">
              <w:t>Leave the reception room</w:t>
            </w:r>
            <w:r>
              <w:rPr>
                <w:rFonts w:hint="eastAsia"/>
                <w:lang w:eastAsia="zh-CN"/>
              </w:rPr>
              <w:t xml:space="preserve"> </w:t>
            </w:r>
            <w:r w:rsidR="007B34E9">
              <w:t>and</w:t>
            </w:r>
            <w:r w:rsidR="007B34E9" w:rsidRPr="00AE0276">
              <w:t xml:space="preserve"> </w:t>
            </w:r>
            <w:r w:rsidR="007B34E9">
              <w:rPr>
                <w:rFonts w:hint="eastAsia"/>
                <w:lang w:eastAsia="zh-CN"/>
              </w:rPr>
              <w:t xml:space="preserve">talk to Mr. X who </w:t>
            </w:r>
            <w:r w:rsidR="007B34E9">
              <w:rPr>
                <w:lang w:eastAsia="zh-CN"/>
              </w:rPr>
              <w:t>is standing</w:t>
            </w:r>
            <w:r w:rsidR="007B34E9">
              <w:rPr>
                <w:rFonts w:hint="eastAsia"/>
                <w:lang w:eastAsia="zh-CN"/>
              </w:rPr>
              <w:t xml:space="preserve"> </w:t>
            </w:r>
            <w:proofErr w:type="gramStart"/>
            <w:r w:rsidR="007B34E9">
              <w:rPr>
                <w:rFonts w:hint="eastAsia"/>
                <w:lang w:eastAsia="zh-CN"/>
              </w:rPr>
              <w:t>at</w:t>
            </w:r>
            <w:proofErr w:type="gramEnd"/>
            <w:r w:rsidR="007B34E9">
              <w:rPr>
                <w:rFonts w:hint="eastAsia"/>
                <w:lang w:eastAsia="zh-CN"/>
              </w:rPr>
              <w:t xml:space="preserve"> the higher floor. Then kill </w:t>
            </w:r>
            <w:r w:rsidR="007B34E9" w:rsidRPr="007B34E9">
              <w:rPr>
                <w:rFonts w:hint="eastAsia"/>
                <w:b/>
                <w:bCs/>
                <w:color w:val="FF0000"/>
                <w:lang w:eastAsia="zh-CN"/>
              </w:rPr>
              <w:t xml:space="preserve">Two Melee Aliens, Two Ranged </w:t>
            </w:r>
            <w:r w:rsidR="007B34E9" w:rsidRPr="007B34E9">
              <w:rPr>
                <w:b/>
                <w:bCs/>
                <w:color w:val="FF0000"/>
                <w:lang w:eastAsia="zh-CN"/>
              </w:rPr>
              <w:t>Aliens,</w:t>
            </w:r>
            <w:r w:rsidR="007B34E9" w:rsidRPr="007B34E9">
              <w:rPr>
                <w:rFonts w:hint="eastAsia"/>
                <w:b/>
                <w:bCs/>
                <w:color w:val="FF0000"/>
                <w:lang w:eastAsia="zh-CN"/>
              </w:rPr>
              <w:t xml:space="preserve"> and Three Ranged Raiders</w:t>
            </w:r>
            <w:r w:rsidR="007B34E9" w:rsidRPr="007B34E9">
              <w:rPr>
                <w:rFonts w:hint="eastAsia"/>
                <w:color w:val="FF0000"/>
                <w:lang w:eastAsia="zh-CN"/>
              </w:rPr>
              <w:t xml:space="preserve"> </w:t>
            </w:r>
            <w:r w:rsidR="007B34E9">
              <w:rPr>
                <w:rFonts w:hint="eastAsia"/>
                <w:lang w:eastAsia="zh-CN"/>
              </w:rPr>
              <w:t>in the hall of the factory.</w:t>
            </w:r>
          </w:p>
        </w:tc>
        <w:tc>
          <w:tcPr>
            <w:tcW w:w="2070" w:type="dxa"/>
          </w:tcPr>
          <w:p w14:paraId="190EC0B6" w14:textId="34C17762" w:rsidR="007B34E9" w:rsidRDefault="007B34E9" w:rsidP="007B34E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 xml:space="preserve">Make it more </w:t>
            </w:r>
            <w:r>
              <w:rPr>
                <w:lang w:eastAsia="zh-CN"/>
              </w:rPr>
              <w:t>stable but</w:t>
            </w:r>
            <w:r>
              <w:rPr>
                <w:rFonts w:hint="eastAsia"/>
                <w:lang w:eastAsia="zh-CN"/>
              </w:rPr>
              <w:t xml:space="preserve"> can still skip. Will fix it.</w:t>
            </w:r>
          </w:p>
        </w:tc>
      </w:tr>
      <w:tr w:rsidR="003D4D78" w14:paraId="7885D044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0F8A3902" w14:textId="5B5CC1C2" w:rsidR="003D4D78" w:rsidRDefault="00FF4A38" w:rsidP="00B75042">
            <w:pPr>
              <w:jc w:val="center"/>
            </w:pPr>
            <w:r>
              <w:lastRenderedPageBreak/>
              <w:t>7</w:t>
            </w:r>
          </w:p>
        </w:tc>
        <w:tc>
          <w:tcPr>
            <w:tcW w:w="7110" w:type="dxa"/>
          </w:tcPr>
          <w:p w14:paraId="0936B725" w14:textId="2CDA2BD7" w:rsidR="003D4D78" w:rsidRDefault="008D3B24" w:rsidP="00B7504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Enter room 1 and kill one </w:t>
            </w:r>
            <w:r w:rsidRPr="008D3B24">
              <w:rPr>
                <w:b/>
                <w:bCs/>
                <w:color w:val="FF0000"/>
              </w:rPr>
              <w:t>melee enemy</w:t>
            </w:r>
            <w:r w:rsidRPr="008D3B24">
              <w:rPr>
                <w:color w:val="FF0000"/>
              </w:rPr>
              <w:t xml:space="preserve"> </w:t>
            </w:r>
            <w:r>
              <w:t xml:space="preserve">on the ground and two </w:t>
            </w:r>
            <w:r w:rsidRPr="008D3B24">
              <w:rPr>
                <w:b/>
                <w:bCs/>
                <w:color w:val="FF0000"/>
              </w:rPr>
              <w:t>ranged enemies</w:t>
            </w:r>
            <w:r>
              <w:t xml:space="preserve"> on the higher floor.</w:t>
            </w:r>
          </w:p>
          <w:p w14:paraId="44B9BF18" w14:textId="59E26898" w:rsidR="008D3B24" w:rsidRDefault="008D3B24" w:rsidP="00B7504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[Optional] Use the platform enter the supply room through the broken wall.</w:t>
            </w:r>
          </w:p>
        </w:tc>
        <w:tc>
          <w:tcPr>
            <w:tcW w:w="2070" w:type="dxa"/>
          </w:tcPr>
          <w:p w14:paraId="24E4CC7E" w14:textId="4A758928" w:rsidR="003D4D78" w:rsidRDefault="003D4D78" w:rsidP="00B7504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D4D78" w14:paraId="4FE70EDC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4093C062" w14:textId="683ED380" w:rsidR="003D4D78" w:rsidRDefault="00FF4A38" w:rsidP="00B75042">
            <w:pPr>
              <w:jc w:val="center"/>
            </w:pPr>
            <w:r>
              <w:t>8</w:t>
            </w:r>
          </w:p>
        </w:tc>
        <w:tc>
          <w:tcPr>
            <w:tcW w:w="7110" w:type="dxa"/>
          </w:tcPr>
          <w:p w14:paraId="7F4836DB" w14:textId="511567FF" w:rsidR="003D4D78" w:rsidRDefault="008D3B24" w:rsidP="00B7504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D3B24">
              <w:t>Go to the corridor</w:t>
            </w:r>
            <w:r>
              <w:t xml:space="preserve"> and fall to the first floor through the broken floor. Kill two </w:t>
            </w:r>
            <w:r w:rsidRPr="008D3B24">
              <w:rPr>
                <w:b/>
                <w:bCs/>
                <w:color w:val="FF0000"/>
              </w:rPr>
              <w:t>melee enemies</w:t>
            </w:r>
            <w:r w:rsidRPr="008D3B24">
              <w:rPr>
                <w:color w:val="FF0000"/>
              </w:rPr>
              <w:t xml:space="preserve"> </w:t>
            </w:r>
            <w:r>
              <w:t xml:space="preserve">and one </w:t>
            </w:r>
            <w:r w:rsidRPr="008D3B24">
              <w:rPr>
                <w:b/>
                <w:bCs/>
                <w:color w:val="FF0000"/>
              </w:rPr>
              <w:t>ranged enemy</w:t>
            </w:r>
            <w:r>
              <w:t>.</w:t>
            </w:r>
          </w:p>
        </w:tc>
        <w:tc>
          <w:tcPr>
            <w:tcW w:w="2070" w:type="dxa"/>
          </w:tcPr>
          <w:p w14:paraId="106D65CC" w14:textId="7B21CB8B" w:rsidR="003D4D78" w:rsidRDefault="003D4D78" w:rsidP="00B7504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44B5D" w14:paraId="5A6D6C95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6E320043" w14:textId="61F5AC86" w:rsidR="00C44B5D" w:rsidRDefault="00C44B5D" w:rsidP="00C44B5D">
            <w:pPr>
              <w:jc w:val="center"/>
            </w:pPr>
            <w:r>
              <w:t>9</w:t>
            </w:r>
          </w:p>
        </w:tc>
        <w:tc>
          <w:tcPr>
            <w:tcW w:w="7110" w:type="dxa"/>
          </w:tcPr>
          <w:p w14:paraId="0F40EB3A" w14:textId="61E0AB03" w:rsidR="00C44B5D" w:rsidRDefault="00C44B5D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Enter room 2 through the stairwell</w:t>
            </w:r>
            <w:r w:rsidR="00523FDC">
              <w:rPr>
                <w:rFonts w:hint="eastAsia"/>
                <w:lang w:eastAsia="zh-CN"/>
              </w:rPr>
              <w:t xml:space="preserve"> and </w:t>
            </w:r>
            <w:proofErr w:type="gramStart"/>
            <w:r w:rsidR="00523FDC">
              <w:rPr>
                <w:rFonts w:hint="eastAsia"/>
                <w:lang w:eastAsia="zh-CN"/>
              </w:rPr>
              <w:t>talk</w:t>
            </w:r>
            <w:proofErr w:type="gramEnd"/>
            <w:r w:rsidR="00523FDC">
              <w:rPr>
                <w:rFonts w:hint="eastAsia"/>
                <w:lang w:eastAsia="zh-CN"/>
              </w:rPr>
              <w:t xml:space="preserve"> you Mr. X to accept his request</w:t>
            </w:r>
            <w:r>
              <w:t xml:space="preserve">. Kill two </w:t>
            </w:r>
            <w:r w:rsidRPr="00EC04C2">
              <w:rPr>
                <w:b/>
                <w:bCs/>
                <w:color w:val="FF0000"/>
              </w:rPr>
              <w:t>melee enemies</w:t>
            </w:r>
            <w:r w:rsidRPr="00EC04C2">
              <w:rPr>
                <w:color w:val="FF0000"/>
              </w:rPr>
              <w:t xml:space="preserve"> </w:t>
            </w:r>
            <w:r>
              <w:t xml:space="preserve">on the ground and three </w:t>
            </w:r>
            <w:r w:rsidRPr="00EC04C2">
              <w:rPr>
                <w:b/>
                <w:bCs/>
                <w:color w:val="FF0000"/>
              </w:rPr>
              <w:t>ranged enemies</w:t>
            </w:r>
            <w:r w:rsidRPr="00EC04C2">
              <w:rPr>
                <w:color w:val="FF0000"/>
              </w:rPr>
              <w:t xml:space="preserve"> </w:t>
            </w:r>
            <w:r>
              <w:t>on the higher platform.</w:t>
            </w:r>
          </w:p>
        </w:tc>
        <w:tc>
          <w:tcPr>
            <w:tcW w:w="2070" w:type="dxa"/>
          </w:tcPr>
          <w:p w14:paraId="488CBE4D" w14:textId="2A8A41D2" w:rsidR="00C44B5D" w:rsidRDefault="00523FDC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  <w:lang w:eastAsia="zh-CN"/>
              </w:rPr>
              <w:t>Add new narrative.</w:t>
            </w:r>
          </w:p>
        </w:tc>
      </w:tr>
      <w:tr w:rsidR="00C44B5D" w14:paraId="581BAD9B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796DB573" w14:textId="584F0908" w:rsidR="00C44B5D" w:rsidRDefault="00C44B5D" w:rsidP="00C44B5D">
            <w:pPr>
              <w:jc w:val="center"/>
            </w:pPr>
            <w:r>
              <w:t>10</w:t>
            </w:r>
          </w:p>
        </w:tc>
        <w:tc>
          <w:tcPr>
            <w:tcW w:w="7110" w:type="dxa"/>
          </w:tcPr>
          <w:p w14:paraId="00D6F005" w14:textId="1EDAD7C7" w:rsidR="00C44B5D" w:rsidRDefault="00C44B5D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44B5D">
              <w:t>Return to the stairwell through the door on the other side and reach the second floor, using the shelf to cross the broken platform</w:t>
            </w:r>
            <w:r>
              <w:t>.</w:t>
            </w:r>
          </w:p>
        </w:tc>
        <w:tc>
          <w:tcPr>
            <w:tcW w:w="2070" w:type="dxa"/>
          </w:tcPr>
          <w:p w14:paraId="50C2B161" w14:textId="3DF5AB04" w:rsidR="00C44B5D" w:rsidRDefault="00C44B5D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44B5D" w14:paraId="23C03F09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5AC1411E" w14:textId="082F70AA" w:rsidR="00C44B5D" w:rsidRDefault="00C44B5D" w:rsidP="00C44B5D">
            <w:pPr>
              <w:jc w:val="center"/>
            </w:pPr>
            <w:r>
              <w:t>11</w:t>
            </w:r>
          </w:p>
        </w:tc>
        <w:tc>
          <w:tcPr>
            <w:tcW w:w="7110" w:type="dxa"/>
          </w:tcPr>
          <w:p w14:paraId="42EC1150" w14:textId="3A9F95A3" w:rsidR="00C44B5D" w:rsidRPr="00AE0276" w:rsidRDefault="00BB6897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zh-CN"/>
              </w:rPr>
            </w:pPr>
            <w:r>
              <w:t xml:space="preserve">Kill </w:t>
            </w:r>
            <w:r w:rsidR="005E6D03" w:rsidRPr="00725DA1">
              <w:rPr>
                <w:rFonts w:hint="eastAsia"/>
                <w:b/>
                <w:bCs/>
                <w:color w:val="FF0000"/>
                <w:lang w:eastAsia="zh-CN"/>
              </w:rPr>
              <w:t>Two Melee Aliens, Three Ranged Alines and Three Ranged Raiders</w:t>
            </w:r>
            <w:r w:rsidR="005E6D03">
              <w:rPr>
                <w:rFonts w:hint="eastAsia"/>
                <w:lang w:eastAsia="zh-CN"/>
              </w:rPr>
              <w:t xml:space="preserve">. </w:t>
            </w:r>
            <w:r w:rsidR="005E6D03">
              <w:rPr>
                <w:lang w:eastAsia="zh-CN"/>
              </w:rPr>
              <w:t>Then</w:t>
            </w:r>
            <w:r w:rsidR="005E6D03">
              <w:rPr>
                <w:rFonts w:hint="eastAsia"/>
                <w:lang w:eastAsia="zh-CN"/>
              </w:rPr>
              <w:t xml:space="preserve"> use the terminal to unlock the central room door.</w:t>
            </w:r>
          </w:p>
        </w:tc>
        <w:tc>
          <w:tcPr>
            <w:tcW w:w="2070" w:type="dxa"/>
          </w:tcPr>
          <w:p w14:paraId="7560F5BD" w14:textId="2B2B7780" w:rsidR="00C44B5D" w:rsidRDefault="00725DA1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Add terminal and cable to the central room door.</w:t>
            </w:r>
          </w:p>
        </w:tc>
      </w:tr>
      <w:tr w:rsidR="00725DA1" w14:paraId="37AEE2F2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64519BC3" w14:textId="3611BFF9" w:rsidR="00725DA1" w:rsidRPr="006B109A" w:rsidRDefault="00725DA1" w:rsidP="00C44B5D">
            <w:pPr>
              <w:jc w:val="center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>S4</w:t>
            </w:r>
          </w:p>
        </w:tc>
        <w:tc>
          <w:tcPr>
            <w:tcW w:w="7110" w:type="dxa"/>
          </w:tcPr>
          <w:p w14:paraId="29D17E27" w14:textId="2B184519" w:rsidR="00725DA1" w:rsidRPr="006B109A" w:rsidRDefault="00725DA1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 xml:space="preserve">Enter the lab and talk to Andre to get information that the </w:t>
            </w:r>
            <w:r w:rsidRPr="006B109A">
              <w:rPr>
                <w:color w:val="FFC000"/>
                <w:lang w:eastAsia="zh-CN"/>
              </w:rPr>
              <w:t>alien</w:t>
            </w:r>
            <w:r w:rsidRPr="006B109A">
              <w:rPr>
                <w:rFonts w:hint="eastAsia"/>
                <w:color w:val="FFC000"/>
                <w:lang w:eastAsia="zh-CN"/>
              </w:rPr>
              <w:t xml:space="preserve"> weapon has been taken by Gregor.</w:t>
            </w:r>
          </w:p>
        </w:tc>
        <w:tc>
          <w:tcPr>
            <w:tcW w:w="2070" w:type="dxa"/>
          </w:tcPr>
          <w:p w14:paraId="64E170BD" w14:textId="77777777" w:rsidR="00725DA1" w:rsidRDefault="00725DA1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zh-CN"/>
              </w:rPr>
            </w:pPr>
          </w:p>
        </w:tc>
      </w:tr>
      <w:tr w:rsidR="00725DA1" w14:paraId="32D51554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17E5AED1" w14:textId="1B9C0634" w:rsidR="00725DA1" w:rsidRPr="006B109A" w:rsidRDefault="00725DA1" w:rsidP="00C44B5D">
            <w:pPr>
              <w:jc w:val="center"/>
              <w:rPr>
                <w:color w:val="FFC000"/>
                <w:lang w:eastAsia="zh-CN"/>
              </w:rPr>
            </w:pPr>
            <w:r w:rsidRPr="006B109A">
              <w:rPr>
                <w:rFonts w:hint="eastAsia"/>
                <w:color w:val="FFC000"/>
                <w:lang w:eastAsia="zh-CN"/>
              </w:rPr>
              <w:t>S5</w:t>
            </w:r>
          </w:p>
        </w:tc>
        <w:tc>
          <w:tcPr>
            <w:tcW w:w="7110" w:type="dxa"/>
          </w:tcPr>
          <w:p w14:paraId="6170412B" w14:textId="77616B57" w:rsidR="00725DA1" w:rsidRPr="006B109A" w:rsidRDefault="00725DA1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C000"/>
                <w:lang w:eastAsia="zh-CN"/>
              </w:rPr>
            </w:pPr>
            <w:r w:rsidRPr="006B109A">
              <w:rPr>
                <w:color w:val="FFC000"/>
                <w:lang w:eastAsia="zh-CN"/>
              </w:rPr>
              <w:t xml:space="preserve">Enter the bathroom and find that Gregor has turned into an alien. Pick up the weapon at </w:t>
            </w:r>
            <w:r w:rsidRPr="006B109A">
              <w:rPr>
                <w:rFonts w:hint="eastAsia"/>
                <w:color w:val="FFC000"/>
                <w:lang w:eastAsia="zh-CN"/>
              </w:rPr>
              <w:t xml:space="preserve">his </w:t>
            </w:r>
            <w:r w:rsidRPr="006B109A">
              <w:rPr>
                <w:color w:val="FFC000"/>
                <w:lang w:eastAsia="zh-CN"/>
              </w:rPr>
              <w:t xml:space="preserve">hand to complete the </w:t>
            </w:r>
            <w:r w:rsidRPr="006B109A">
              <w:rPr>
                <w:rFonts w:hint="eastAsia"/>
                <w:color w:val="FFC000"/>
                <w:lang w:eastAsia="zh-CN"/>
              </w:rPr>
              <w:t>side quest</w:t>
            </w:r>
            <w:r w:rsidRPr="006B109A">
              <w:rPr>
                <w:color w:val="FFC000"/>
                <w:lang w:eastAsia="zh-CN"/>
              </w:rPr>
              <w:t>.</w:t>
            </w:r>
          </w:p>
        </w:tc>
        <w:tc>
          <w:tcPr>
            <w:tcW w:w="2070" w:type="dxa"/>
          </w:tcPr>
          <w:p w14:paraId="2A810622" w14:textId="77777777" w:rsidR="00725DA1" w:rsidRDefault="00725DA1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zh-CN"/>
              </w:rPr>
            </w:pPr>
          </w:p>
        </w:tc>
      </w:tr>
      <w:tr w:rsidR="00C44B5D" w14:paraId="4B6756AC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4F297B30" w14:textId="24D920BF" w:rsidR="00C44B5D" w:rsidRDefault="00C44B5D" w:rsidP="00C44B5D">
            <w:pPr>
              <w:jc w:val="center"/>
            </w:pPr>
            <w:r>
              <w:t>12</w:t>
            </w:r>
          </w:p>
        </w:tc>
        <w:tc>
          <w:tcPr>
            <w:tcW w:w="7110" w:type="dxa"/>
          </w:tcPr>
          <w:p w14:paraId="2198CE0E" w14:textId="77777777" w:rsidR="00C44B5D" w:rsidRDefault="00226452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Arrive at the door of the central room through the lab.</w:t>
            </w:r>
            <w:r w:rsidR="00F51FD7">
              <w:t xml:space="preserve"> Potential encounter space.</w:t>
            </w:r>
          </w:p>
          <w:p w14:paraId="0567C5E5" w14:textId="23B659CA" w:rsidR="00F51FD7" w:rsidRPr="00AE0276" w:rsidRDefault="00F51FD7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[Optional] Open the chained door to create a short cut.</w:t>
            </w:r>
          </w:p>
        </w:tc>
        <w:tc>
          <w:tcPr>
            <w:tcW w:w="2070" w:type="dxa"/>
          </w:tcPr>
          <w:p w14:paraId="791F936B" w14:textId="14AE900C" w:rsidR="00C44B5D" w:rsidRDefault="00C44B5D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44B5D" w14:paraId="7413C7BF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71C51B89" w14:textId="5CC47ACF" w:rsidR="00C44B5D" w:rsidRDefault="00C44B5D" w:rsidP="00C44B5D">
            <w:pPr>
              <w:jc w:val="center"/>
            </w:pPr>
            <w:r>
              <w:t>13</w:t>
            </w:r>
          </w:p>
        </w:tc>
        <w:tc>
          <w:tcPr>
            <w:tcW w:w="7110" w:type="dxa"/>
          </w:tcPr>
          <w:p w14:paraId="31BE595F" w14:textId="6C530596" w:rsidR="00C44B5D" w:rsidRPr="00AE0276" w:rsidRDefault="00F50E44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zh-CN"/>
              </w:rPr>
            </w:pPr>
            <w:r>
              <w:t>Enter the central room. Potential encounter</w:t>
            </w:r>
            <w:r w:rsidR="00E94846">
              <w:rPr>
                <w:rFonts w:hint="eastAsia"/>
                <w:lang w:eastAsia="zh-CN"/>
              </w:rPr>
              <w:t>.</w:t>
            </w:r>
          </w:p>
        </w:tc>
        <w:tc>
          <w:tcPr>
            <w:tcW w:w="2070" w:type="dxa"/>
          </w:tcPr>
          <w:p w14:paraId="6E775C10" w14:textId="7B9E1D0D" w:rsidR="00C44B5D" w:rsidRDefault="00C44B5D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44B5D" w14:paraId="3F0A0156" w14:textId="77777777" w:rsidTr="007A2F40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3C4EC1EA" w14:textId="64B0B914" w:rsidR="00C44B5D" w:rsidRDefault="00C44B5D" w:rsidP="00C44B5D">
            <w:pPr>
              <w:jc w:val="center"/>
            </w:pPr>
            <w:r>
              <w:t>14</w:t>
            </w:r>
          </w:p>
        </w:tc>
        <w:tc>
          <w:tcPr>
            <w:tcW w:w="7110" w:type="dxa"/>
          </w:tcPr>
          <w:p w14:paraId="42F17A9A" w14:textId="73B654ED" w:rsidR="00C44B5D" w:rsidRDefault="008A32BD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Talk to Mr. X and </w:t>
            </w:r>
            <w:r w:rsidR="00523FDC">
              <w:rPr>
                <w:rFonts w:hint="eastAsia"/>
                <w:lang w:eastAsia="zh-CN"/>
              </w:rPr>
              <w:t xml:space="preserve">let Hanssen come into the factory, then </w:t>
            </w:r>
            <w:r>
              <w:t xml:space="preserve">make the main choice. </w:t>
            </w:r>
          </w:p>
          <w:p w14:paraId="14C3BB04" w14:textId="2A181567" w:rsidR="00762545" w:rsidRDefault="00762545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Support </w:t>
            </w:r>
            <w:r w:rsidRPr="00C26939">
              <w:rPr>
                <w:b/>
                <w:bCs/>
              </w:rPr>
              <w:t>Hanssen</w:t>
            </w:r>
            <w:r>
              <w:t xml:space="preserve"> you will fight with Mr. X in this place.</w:t>
            </w:r>
          </w:p>
          <w:p w14:paraId="34721004" w14:textId="4F4EFAD2" w:rsidR="00762545" w:rsidRPr="00AE0276" w:rsidRDefault="00762545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Support </w:t>
            </w:r>
            <w:r w:rsidRPr="00C26939">
              <w:rPr>
                <w:b/>
                <w:bCs/>
              </w:rPr>
              <w:t>M</w:t>
            </w:r>
            <w:r w:rsidR="00C26939" w:rsidRPr="00C26939">
              <w:rPr>
                <w:b/>
                <w:bCs/>
              </w:rPr>
              <w:t>r</w:t>
            </w:r>
            <w:r w:rsidRPr="00C26939">
              <w:rPr>
                <w:b/>
                <w:bCs/>
              </w:rPr>
              <w:t>. X</w:t>
            </w:r>
            <w:r>
              <w:t xml:space="preserve"> you will leave the factory and fight with Hanssen in the town.</w:t>
            </w:r>
          </w:p>
        </w:tc>
        <w:tc>
          <w:tcPr>
            <w:tcW w:w="2070" w:type="dxa"/>
          </w:tcPr>
          <w:p w14:paraId="16DD3369" w14:textId="1A1B90A3" w:rsidR="00C44B5D" w:rsidRDefault="00C44B5D" w:rsidP="00C44B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44B5D" w14:paraId="2F2F1892" w14:textId="77777777" w:rsidTr="007A2F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5" w:type="dxa"/>
          </w:tcPr>
          <w:p w14:paraId="6EF7DBC2" w14:textId="58E8ED46" w:rsidR="00C44B5D" w:rsidRDefault="00C44B5D" w:rsidP="00C44B5D">
            <w:pPr>
              <w:jc w:val="center"/>
            </w:pPr>
            <w:r>
              <w:t>15</w:t>
            </w:r>
          </w:p>
        </w:tc>
        <w:tc>
          <w:tcPr>
            <w:tcW w:w="7110" w:type="dxa"/>
          </w:tcPr>
          <w:p w14:paraId="35B6A042" w14:textId="508A5079" w:rsidR="00C44B5D" w:rsidRPr="00AE0276" w:rsidRDefault="00E94846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hint="eastAsia"/>
                <w:lang w:eastAsia="zh-CN"/>
              </w:rPr>
              <w:t>T</w:t>
            </w:r>
            <w:r w:rsidR="00C26939">
              <w:t xml:space="preserve">alk to </w:t>
            </w:r>
            <w:r w:rsidR="00C26939" w:rsidRPr="00C26939">
              <w:rPr>
                <w:b/>
                <w:bCs/>
              </w:rPr>
              <w:t>Hanssen/Mr. X</w:t>
            </w:r>
            <w:r w:rsidR="00C26939">
              <w:t xml:space="preserve"> to complete the quest.</w:t>
            </w:r>
          </w:p>
        </w:tc>
        <w:tc>
          <w:tcPr>
            <w:tcW w:w="2070" w:type="dxa"/>
          </w:tcPr>
          <w:p w14:paraId="3A2EC457" w14:textId="77777777" w:rsidR="00C44B5D" w:rsidRDefault="00C44B5D" w:rsidP="00C44B5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2EB7D73" w14:textId="77777777" w:rsidR="003D4D78" w:rsidRPr="00310CC5" w:rsidRDefault="003D4D78" w:rsidP="003D4D78"/>
    <w:p w14:paraId="18F8266F" w14:textId="02E73E1B" w:rsidR="00310CC5" w:rsidRPr="00310CC5" w:rsidRDefault="00FF4A38" w:rsidP="00310CC5">
      <w:r>
        <w:br w:type="page"/>
      </w:r>
    </w:p>
    <w:p w14:paraId="127EFCB1" w14:textId="74C7ED02" w:rsidR="009C263B" w:rsidRDefault="00715EB4" w:rsidP="00FF4A38">
      <w:pPr>
        <w:pStyle w:val="Heading1"/>
      </w:pPr>
      <w:bookmarkStart w:id="13" w:name="_Toc163443363"/>
      <w:r>
        <w:lastRenderedPageBreak/>
        <w:t>References</w:t>
      </w:r>
      <w:bookmarkEnd w:id="13"/>
    </w:p>
    <w:p w14:paraId="2CB0BDE9" w14:textId="13652241" w:rsidR="00314969" w:rsidRDefault="00314969" w:rsidP="00F22306">
      <w:r>
        <w:t>[Cover Image]</w:t>
      </w:r>
      <w:r w:rsidR="00BE0A56" w:rsidRPr="00BE0A56">
        <w:t xml:space="preserve"> </w:t>
      </w:r>
      <w:r w:rsidR="00BE0A56">
        <w:t xml:space="preserve">Wang, Wilbur, Screenshot from </w:t>
      </w:r>
      <w:r w:rsidR="00BE0A56" w:rsidRPr="0037640B">
        <w:rPr>
          <w:i/>
          <w:iCs/>
        </w:rPr>
        <w:t>Fallout 4</w:t>
      </w:r>
      <w:r w:rsidR="00BE0A56">
        <w:t>, Bethesda, 2015.</w:t>
      </w:r>
      <w:r w:rsidR="005438A7">
        <w:t xml:space="preserve"> [Accessed: </w:t>
      </w:r>
      <w:r w:rsidR="003C4235">
        <w:t>4</w:t>
      </w:r>
      <w:r w:rsidR="005438A7">
        <w:t>/</w:t>
      </w:r>
      <w:r w:rsidR="00C42CAF">
        <w:rPr>
          <w:rFonts w:hint="eastAsia"/>
          <w:lang w:eastAsia="zh-CN"/>
        </w:rPr>
        <w:t>2</w:t>
      </w:r>
      <w:r w:rsidR="00F45B44">
        <w:rPr>
          <w:rFonts w:hint="eastAsia"/>
          <w:lang w:eastAsia="zh-CN"/>
        </w:rPr>
        <w:t>9</w:t>
      </w:r>
      <w:r w:rsidR="005438A7">
        <w:t>/2024].</w:t>
      </w:r>
    </w:p>
    <w:p w14:paraId="1372628C" w14:textId="2B115379" w:rsidR="00F22306" w:rsidRPr="00F22306" w:rsidRDefault="00F22306" w:rsidP="00F22306">
      <w:r>
        <w:t>[1]</w:t>
      </w:r>
      <w:r>
        <w:tab/>
      </w:r>
      <w:r w:rsidR="006011EF">
        <w:t xml:space="preserve">Wang, Wilbur. Screenshots in </w:t>
      </w:r>
      <w:r w:rsidR="006011EF" w:rsidRPr="00927A40">
        <w:rPr>
          <w:i/>
          <w:iCs/>
        </w:rPr>
        <w:t>Fallout 4: Creation Kit</w:t>
      </w:r>
      <w:r w:rsidR="006011EF">
        <w:t xml:space="preserve">. </w:t>
      </w:r>
      <w:r w:rsidR="006011EF" w:rsidRPr="00893BC3">
        <w:t>Bethesda Game Studios</w:t>
      </w:r>
      <w:r w:rsidR="00927A40">
        <w:rPr>
          <w:lang w:eastAsia="zh-CN"/>
        </w:rPr>
        <w:t>, 2022.</w:t>
      </w:r>
      <w:r w:rsidR="006011EF">
        <w:rPr>
          <w:lang w:eastAsia="zh-CN"/>
        </w:rPr>
        <w:t xml:space="preserve"> Edited in </w:t>
      </w:r>
      <w:r w:rsidR="00927A40">
        <w:rPr>
          <w:lang w:eastAsia="zh-CN"/>
        </w:rPr>
        <w:t>Power Point</w:t>
      </w:r>
      <w:r w:rsidR="006011EF">
        <w:rPr>
          <w:lang w:eastAsia="zh-CN"/>
        </w:rPr>
        <w:t>.</w:t>
      </w:r>
      <w:r w:rsidR="00927A40">
        <w:rPr>
          <w:lang w:eastAsia="zh-CN"/>
        </w:rPr>
        <w:t xml:space="preserve"> [Accessed: </w:t>
      </w:r>
      <w:r w:rsidR="003C4235">
        <w:rPr>
          <w:lang w:eastAsia="zh-CN"/>
        </w:rPr>
        <w:t>4</w:t>
      </w:r>
      <w:r w:rsidR="00927A40">
        <w:rPr>
          <w:lang w:eastAsia="zh-CN"/>
        </w:rPr>
        <w:t>/</w:t>
      </w:r>
      <w:r w:rsidR="00380C0D">
        <w:rPr>
          <w:rFonts w:hint="eastAsia"/>
          <w:lang w:eastAsia="zh-CN"/>
        </w:rPr>
        <w:t>2</w:t>
      </w:r>
      <w:r w:rsidR="00F45B44">
        <w:rPr>
          <w:rFonts w:hint="eastAsia"/>
          <w:lang w:eastAsia="zh-CN"/>
        </w:rPr>
        <w:t>9</w:t>
      </w:r>
      <w:r w:rsidR="00927A40">
        <w:rPr>
          <w:lang w:eastAsia="zh-CN"/>
        </w:rPr>
        <w:t>/2024].</w:t>
      </w:r>
    </w:p>
    <w:sectPr w:rsidR="00F22306" w:rsidRPr="00F22306" w:rsidSect="00CE13E0">
      <w:headerReference w:type="default" r:id="rId12"/>
      <w:footerReference w:type="default" r:id="rId13"/>
      <w:pgSz w:w="12240" w:h="15840"/>
      <w:pgMar w:top="1440" w:right="1440" w:bottom="1440" w:left="1440" w:header="720" w:footer="720" w:gutter="0"/>
      <w:pgBorders w:offsetFrom="page">
        <w:top w:val="threeDEngrave" w:sz="24" w:space="24" w:color="auto"/>
        <w:left w:val="threeDEngrave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5442CF" w14:textId="77777777" w:rsidR="00CE13E0" w:rsidRDefault="00CE13E0" w:rsidP="009073D5">
      <w:pPr>
        <w:spacing w:after="0" w:line="240" w:lineRule="auto"/>
      </w:pPr>
      <w:r>
        <w:separator/>
      </w:r>
    </w:p>
    <w:p w14:paraId="4593B034" w14:textId="77777777" w:rsidR="00CE13E0" w:rsidRDefault="00CE13E0"/>
  </w:endnote>
  <w:endnote w:type="continuationSeparator" w:id="0">
    <w:p w14:paraId="7AB4E950" w14:textId="77777777" w:rsidR="00CE13E0" w:rsidRDefault="00CE13E0" w:rsidP="009073D5">
      <w:pPr>
        <w:spacing w:after="0" w:line="240" w:lineRule="auto"/>
      </w:pPr>
      <w:r>
        <w:continuationSeparator/>
      </w:r>
    </w:p>
    <w:p w14:paraId="09678A4B" w14:textId="77777777" w:rsidR="00CE13E0" w:rsidRDefault="00CE13E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837195940"/>
      <w:docPartObj>
        <w:docPartGallery w:val="Page Numbers (Top of Page)"/>
        <w:docPartUnique/>
      </w:docPartObj>
    </w:sdtPr>
    <w:sdtContent>
      <w:p w14:paraId="60A13747" w14:textId="6D515BBA" w:rsidR="009043FE" w:rsidRDefault="005438A7" w:rsidP="004D2531">
        <w:pPr>
          <w:pStyle w:val="Footer"/>
          <w:pBdr>
            <w:top w:val="single" w:sz="4" w:space="1" w:color="auto"/>
          </w:pBdr>
        </w:pPr>
        <w:r>
          <w:rPr>
            <w:i/>
          </w:rPr>
          <w:t>Fallout 4</w:t>
        </w:r>
        <w:r w:rsidR="009043FE">
          <w:tab/>
          <w:t xml:space="preserve">Page </w:t>
        </w:r>
        <w:r w:rsidR="009043FE">
          <w:rPr>
            <w:b/>
            <w:sz w:val="24"/>
            <w:szCs w:val="24"/>
          </w:rPr>
          <w:fldChar w:fldCharType="begin"/>
        </w:r>
        <w:r w:rsidR="009043FE">
          <w:rPr>
            <w:b/>
          </w:rPr>
          <w:instrText xml:space="preserve"> PAGE </w:instrText>
        </w:r>
        <w:r w:rsidR="009043FE">
          <w:rPr>
            <w:b/>
            <w:sz w:val="24"/>
            <w:szCs w:val="24"/>
          </w:rPr>
          <w:fldChar w:fldCharType="separate"/>
        </w:r>
        <w:r w:rsidR="00DF2203">
          <w:rPr>
            <w:b/>
            <w:noProof/>
          </w:rPr>
          <w:t>3</w:t>
        </w:r>
        <w:r w:rsidR="009043FE">
          <w:rPr>
            <w:b/>
            <w:sz w:val="24"/>
            <w:szCs w:val="24"/>
          </w:rPr>
          <w:fldChar w:fldCharType="end"/>
        </w:r>
        <w:r w:rsidR="009043FE">
          <w:t xml:space="preserve"> of </w:t>
        </w:r>
        <w:r w:rsidR="009043FE">
          <w:rPr>
            <w:b/>
            <w:sz w:val="24"/>
            <w:szCs w:val="24"/>
          </w:rPr>
          <w:fldChar w:fldCharType="begin"/>
        </w:r>
        <w:r w:rsidR="009043FE">
          <w:rPr>
            <w:b/>
          </w:rPr>
          <w:instrText xml:space="preserve"> NUMPAGES  </w:instrText>
        </w:r>
        <w:r w:rsidR="009043FE">
          <w:rPr>
            <w:b/>
            <w:sz w:val="24"/>
            <w:szCs w:val="24"/>
          </w:rPr>
          <w:fldChar w:fldCharType="separate"/>
        </w:r>
        <w:r w:rsidR="00DF2203">
          <w:rPr>
            <w:b/>
            <w:noProof/>
          </w:rPr>
          <w:t>4</w:t>
        </w:r>
        <w:r w:rsidR="009043FE">
          <w:rPr>
            <w:b/>
            <w:sz w:val="24"/>
            <w:szCs w:val="24"/>
          </w:rPr>
          <w:fldChar w:fldCharType="end"/>
        </w:r>
        <w:r w:rsidR="009043FE">
          <w:rPr>
            <w:b/>
            <w:sz w:val="24"/>
            <w:szCs w:val="24"/>
          </w:rPr>
          <w:tab/>
        </w:r>
        <w:r w:rsidR="009043FE">
          <w:rPr>
            <w:b/>
            <w:sz w:val="24"/>
            <w:szCs w:val="24"/>
          </w:rPr>
          <w:fldChar w:fldCharType="begin"/>
        </w:r>
        <w:r w:rsidR="009043FE">
          <w:rPr>
            <w:b/>
            <w:sz w:val="24"/>
            <w:szCs w:val="24"/>
          </w:rPr>
          <w:instrText xml:space="preserve"> SAVEDATE  \@ "M/d/yyyy"  \* MERGEFORMAT </w:instrText>
        </w:r>
        <w:r w:rsidR="009043FE">
          <w:rPr>
            <w:b/>
            <w:sz w:val="24"/>
            <w:szCs w:val="24"/>
          </w:rPr>
          <w:fldChar w:fldCharType="separate"/>
        </w:r>
        <w:r w:rsidR="00F45B44">
          <w:rPr>
            <w:b/>
            <w:noProof/>
            <w:sz w:val="24"/>
            <w:szCs w:val="24"/>
          </w:rPr>
          <w:t>4/</w:t>
        </w:r>
        <w:r w:rsidR="00F45B44">
          <w:rPr>
            <w:b/>
            <w:noProof/>
            <w:sz w:val="24"/>
            <w:szCs w:val="24"/>
            <w:lang w:eastAsia="zh-CN"/>
          </w:rPr>
          <w:t>29</w:t>
        </w:r>
        <w:r w:rsidR="00F45B44">
          <w:rPr>
            <w:b/>
            <w:noProof/>
            <w:sz w:val="24"/>
            <w:szCs w:val="24"/>
          </w:rPr>
          <w:t>/2024</w:t>
        </w:r>
        <w:r w:rsidR="009043FE">
          <w:rPr>
            <w:b/>
            <w:sz w:val="24"/>
            <w:szCs w:val="24"/>
          </w:rPr>
          <w:fldChar w:fldCharType="end"/>
        </w:r>
      </w:p>
    </w:sdtContent>
  </w:sdt>
  <w:p w14:paraId="23D27A5B" w14:textId="77777777" w:rsidR="009043FE" w:rsidRDefault="009043F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290B4E" w14:textId="77777777" w:rsidR="00CE13E0" w:rsidRDefault="00CE13E0" w:rsidP="009073D5">
      <w:pPr>
        <w:spacing w:after="0" w:line="240" w:lineRule="auto"/>
      </w:pPr>
      <w:r>
        <w:separator/>
      </w:r>
    </w:p>
    <w:p w14:paraId="0EA382A9" w14:textId="77777777" w:rsidR="00CE13E0" w:rsidRDefault="00CE13E0"/>
  </w:footnote>
  <w:footnote w:type="continuationSeparator" w:id="0">
    <w:p w14:paraId="50267DB8" w14:textId="77777777" w:rsidR="00CE13E0" w:rsidRDefault="00CE13E0" w:rsidP="009073D5">
      <w:pPr>
        <w:spacing w:after="0" w:line="240" w:lineRule="auto"/>
      </w:pPr>
      <w:r>
        <w:continuationSeparator/>
      </w:r>
    </w:p>
    <w:p w14:paraId="6FB1CFD6" w14:textId="77777777" w:rsidR="00CE13E0" w:rsidRDefault="00CE13E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74B150" w14:textId="5B8A3611" w:rsidR="009043FE" w:rsidRDefault="005438A7" w:rsidP="004D2531">
    <w:pPr>
      <w:pStyle w:val="Header"/>
      <w:pBdr>
        <w:bottom w:val="single" w:sz="4" w:space="1" w:color="auto"/>
      </w:pBdr>
    </w:pPr>
    <w:r>
      <w:t>Wilbur Wang</w:t>
    </w:r>
    <w:r w:rsidR="000948A6">
      <w:tab/>
    </w:r>
    <w:r w:rsidR="00F07B39">
      <w:rPr>
        <w:lang w:eastAsia="zh-CN"/>
      </w:rPr>
      <w:t>Launch</w:t>
    </w:r>
    <w:r w:rsidR="009043FE">
      <w:ptab w:relativeTo="margin" w:alignment="right" w:leader="none"/>
    </w:r>
    <w:r>
      <w:rPr>
        <w:i/>
      </w:rPr>
      <w:t>District 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1F2279"/>
    <w:multiLevelType w:val="hybridMultilevel"/>
    <w:tmpl w:val="7430D6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463CF8"/>
    <w:multiLevelType w:val="hybridMultilevel"/>
    <w:tmpl w:val="7CECDE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5C23A6"/>
    <w:multiLevelType w:val="hybridMultilevel"/>
    <w:tmpl w:val="7D5E1C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334F46"/>
    <w:multiLevelType w:val="hybridMultilevel"/>
    <w:tmpl w:val="EA46079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450757"/>
    <w:multiLevelType w:val="hybridMultilevel"/>
    <w:tmpl w:val="9044F9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294C80"/>
    <w:multiLevelType w:val="hybridMultilevel"/>
    <w:tmpl w:val="245E9C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8B1B06"/>
    <w:multiLevelType w:val="hybridMultilevel"/>
    <w:tmpl w:val="E99CA16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9D6CC8"/>
    <w:multiLevelType w:val="hybridMultilevel"/>
    <w:tmpl w:val="5A025420"/>
    <w:lvl w:ilvl="0" w:tplc="12104520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3C392C"/>
    <w:multiLevelType w:val="hybridMultilevel"/>
    <w:tmpl w:val="212AAF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585338"/>
    <w:multiLevelType w:val="hybridMultilevel"/>
    <w:tmpl w:val="34249C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7235C2"/>
    <w:multiLevelType w:val="hybridMultilevel"/>
    <w:tmpl w:val="3AECE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805D2F"/>
    <w:multiLevelType w:val="hybridMultilevel"/>
    <w:tmpl w:val="4154BE5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6021D9"/>
    <w:multiLevelType w:val="hybridMultilevel"/>
    <w:tmpl w:val="927E88A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BF5F91"/>
    <w:multiLevelType w:val="hybridMultilevel"/>
    <w:tmpl w:val="F1201A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8C07B0"/>
    <w:multiLevelType w:val="hybridMultilevel"/>
    <w:tmpl w:val="0EECC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C71181"/>
    <w:multiLevelType w:val="hybridMultilevel"/>
    <w:tmpl w:val="6DCA4CF4"/>
    <w:lvl w:ilvl="0" w:tplc="EE12E7A8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08033F"/>
    <w:multiLevelType w:val="hybridMultilevel"/>
    <w:tmpl w:val="9102619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7A6074"/>
    <w:multiLevelType w:val="hybridMultilevel"/>
    <w:tmpl w:val="C9D6A4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BD551B"/>
    <w:multiLevelType w:val="hybridMultilevel"/>
    <w:tmpl w:val="86328A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924A6E"/>
    <w:multiLevelType w:val="hybridMultilevel"/>
    <w:tmpl w:val="79228EF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B722C34"/>
    <w:multiLevelType w:val="hybridMultilevel"/>
    <w:tmpl w:val="0750DD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F55D7C"/>
    <w:multiLevelType w:val="hybridMultilevel"/>
    <w:tmpl w:val="423A2FB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C51225"/>
    <w:multiLevelType w:val="hybridMultilevel"/>
    <w:tmpl w:val="9E582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107B70"/>
    <w:multiLevelType w:val="hybridMultilevel"/>
    <w:tmpl w:val="BEFA0B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160886"/>
    <w:multiLevelType w:val="hybridMultilevel"/>
    <w:tmpl w:val="483C7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F15D4C"/>
    <w:multiLevelType w:val="hybridMultilevel"/>
    <w:tmpl w:val="0D084F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1682484"/>
    <w:multiLevelType w:val="hybridMultilevel"/>
    <w:tmpl w:val="10DE67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D5583F"/>
    <w:multiLevelType w:val="hybridMultilevel"/>
    <w:tmpl w:val="669A89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6015BD"/>
    <w:multiLevelType w:val="hybridMultilevel"/>
    <w:tmpl w:val="6F72DA8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275825"/>
    <w:multiLevelType w:val="hybridMultilevel"/>
    <w:tmpl w:val="CAA0E9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6D50F32"/>
    <w:multiLevelType w:val="hybridMultilevel"/>
    <w:tmpl w:val="5290F3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C56C8C"/>
    <w:multiLevelType w:val="hybridMultilevel"/>
    <w:tmpl w:val="04101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1576F2"/>
    <w:multiLevelType w:val="hybridMultilevel"/>
    <w:tmpl w:val="CB4230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FDB46B5"/>
    <w:multiLevelType w:val="hybridMultilevel"/>
    <w:tmpl w:val="9A5649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217621691">
    <w:abstractNumId w:val="23"/>
  </w:num>
  <w:num w:numId="2" w16cid:durableId="2114666171">
    <w:abstractNumId w:val="25"/>
  </w:num>
  <w:num w:numId="3" w16cid:durableId="594939162">
    <w:abstractNumId w:val="31"/>
  </w:num>
  <w:num w:numId="4" w16cid:durableId="1310327792">
    <w:abstractNumId w:val="24"/>
  </w:num>
  <w:num w:numId="5" w16cid:durableId="1629581901">
    <w:abstractNumId w:val="14"/>
  </w:num>
  <w:num w:numId="6" w16cid:durableId="1162508101">
    <w:abstractNumId w:val="2"/>
  </w:num>
  <w:num w:numId="7" w16cid:durableId="2107731217">
    <w:abstractNumId w:val="30"/>
  </w:num>
  <w:num w:numId="8" w16cid:durableId="1064720751">
    <w:abstractNumId w:val="10"/>
  </w:num>
  <w:num w:numId="9" w16cid:durableId="423571608">
    <w:abstractNumId w:val="26"/>
  </w:num>
  <w:num w:numId="10" w16cid:durableId="907232556">
    <w:abstractNumId w:val="18"/>
  </w:num>
  <w:num w:numId="11" w16cid:durableId="181863076">
    <w:abstractNumId w:val="1"/>
  </w:num>
  <w:num w:numId="12" w16cid:durableId="1708752288">
    <w:abstractNumId w:val="4"/>
  </w:num>
  <w:num w:numId="13" w16cid:durableId="987251038">
    <w:abstractNumId w:val="13"/>
  </w:num>
  <w:num w:numId="14" w16cid:durableId="215971451">
    <w:abstractNumId w:val="16"/>
  </w:num>
  <w:num w:numId="15" w16cid:durableId="569851162">
    <w:abstractNumId w:val="12"/>
  </w:num>
  <w:num w:numId="16" w16cid:durableId="1549487458">
    <w:abstractNumId w:val="3"/>
  </w:num>
  <w:num w:numId="17" w16cid:durableId="1969434127">
    <w:abstractNumId w:val="33"/>
  </w:num>
  <w:num w:numId="18" w16cid:durableId="266889485">
    <w:abstractNumId w:val="0"/>
  </w:num>
  <w:num w:numId="19" w16cid:durableId="271321778">
    <w:abstractNumId w:val="28"/>
  </w:num>
  <w:num w:numId="20" w16cid:durableId="1341077455">
    <w:abstractNumId w:val="5"/>
  </w:num>
  <w:num w:numId="21" w16cid:durableId="1626736051">
    <w:abstractNumId w:val="22"/>
  </w:num>
  <w:num w:numId="22" w16cid:durableId="838076562">
    <w:abstractNumId w:val="15"/>
  </w:num>
  <w:num w:numId="23" w16cid:durableId="1308169429">
    <w:abstractNumId w:val="19"/>
  </w:num>
  <w:num w:numId="24" w16cid:durableId="2052532443">
    <w:abstractNumId w:val="21"/>
  </w:num>
  <w:num w:numId="25" w16cid:durableId="74518909">
    <w:abstractNumId w:val="11"/>
  </w:num>
  <w:num w:numId="26" w16cid:durableId="1690528159">
    <w:abstractNumId w:val="6"/>
  </w:num>
  <w:num w:numId="27" w16cid:durableId="338578949">
    <w:abstractNumId w:val="8"/>
  </w:num>
  <w:num w:numId="28" w16cid:durableId="1739286429">
    <w:abstractNumId w:val="7"/>
  </w:num>
  <w:num w:numId="29" w16cid:durableId="716780229">
    <w:abstractNumId w:val="17"/>
  </w:num>
  <w:num w:numId="30" w16cid:durableId="227544163">
    <w:abstractNumId w:val="29"/>
  </w:num>
  <w:num w:numId="31" w16cid:durableId="109515940">
    <w:abstractNumId w:val="20"/>
  </w:num>
  <w:num w:numId="32" w16cid:durableId="592474587">
    <w:abstractNumId w:val="27"/>
  </w:num>
  <w:num w:numId="33" w16cid:durableId="482743860">
    <w:abstractNumId w:val="32"/>
  </w:num>
  <w:num w:numId="34" w16cid:durableId="1037199266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0658"/>
    <w:rsid w:val="00025B12"/>
    <w:rsid w:val="00044AF7"/>
    <w:rsid w:val="00044D54"/>
    <w:rsid w:val="000567A2"/>
    <w:rsid w:val="00060FD0"/>
    <w:rsid w:val="00081232"/>
    <w:rsid w:val="0008128F"/>
    <w:rsid w:val="000825B8"/>
    <w:rsid w:val="00086837"/>
    <w:rsid w:val="000870BD"/>
    <w:rsid w:val="000948A6"/>
    <w:rsid w:val="0009548E"/>
    <w:rsid w:val="000A03FF"/>
    <w:rsid w:val="000A6175"/>
    <w:rsid w:val="000B0976"/>
    <w:rsid w:val="000B206D"/>
    <w:rsid w:val="000B2190"/>
    <w:rsid w:val="000B3CD2"/>
    <w:rsid w:val="000B5791"/>
    <w:rsid w:val="000C20F1"/>
    <w:rsid w:val="000C67B1"/>
    <w:rsid w:val="000D151B"/>
    <w:rsid w:val="000D38E1"/>
    <w:rsid w:val="000D5253"/>
    <w:rsid w:val="000E3910"/>
    <w:rsid w:val="000F4B17"/>
    <w:rsid w:val="000F4FEB"/>
    <w:rsid w:val="000F5C71"/>
    <w:rsid w:val="000F5D31"/>
    <w:rsid w:val="001010FC"/>
    <w:rsid w:val="00102784"/>
    <w:rsid w:val="00103EDD"/>
    <w:rsid w:val="00110F60"/>
    <w:rsid w:val="001113B6"/>
    <w:rsid w:val="00111468"/>
    <w:rsid w:val="00111991"/>
    <w:rsid w:val="001214D0"/>
    <w:rsid w:val="00123C3C"/>
    <w:rsid w:val="00124949"/>
    <w:rsid w:val="00132994"/>
    <w:rsid w:val="00137607"/>
    <w:rsid w:val="001404D0"/>
    <w:rsid w:val="001417A2"/>
    <w:rsid w:val="001434D0"/>
    <w:rsid w:val="001530D3"/>
    <w:rsid w:val="00153214"/>
    <w:rsid w:val="00155117"/>
    <w:rsid w:val="001579EA"/>
    <w:rsid w:val="00157B08"/>
    <w:rsid w:val="00160036"/>
    <w:rsid w:val="00161D56"/>
    <w:rsid w:val="00166B8F"/>
    <w:rsid w:val="00177ADF"/>
    <w:rsid w:val="0018272D"/>
    <w:rsid w:val="00183D16"/>
    <w:rsid w:val="001860B2"/>
    <w:rsid w:val="0019023B"/>
    <w:rsid w:val="00192A66"/>
    <w:rsid w:val="001958A5"/>
    <w:rsid w:val="00196745"/>
    <w:rsid w:val="001A2B52"/>
    <w:rsid w:val="001B06C7"/>
    <w:rsid w:val="001B5C40"/>
    <w:rsid w:val="001B63F5"/>
    <w:rsid w:val="001B6BDD"/>
    <w:rsid w:val="001C19DB"/>
    <w:rsid w:val="001C2F7B"/>
    <w:rsid w:val="001C4AAE"/>
    <w:rsid w:val="001C604F"/>
    <w:rsid w:val="001D5E1D"/>
    <w:rsid w:val="001D605A"/>
    <w:rsid w:val="001E0555"/>
    <w:rsid w:val="001E3600"/>
    <w:rsid w:val="001E4A44"/>
    <w:rsid w:val="001F0592"/>
    <w:rsid w:val="001F216E"/>
    <w:rsid w:val="001F2AB0"/>
    <w:rsid w:val="001F7502"/>
    <w:rsid w:val="0020121F"/>
    <w:rsid w:val="00207C59"/>
    <w:rsid w:val="00211F9E"/>
    <w:rsid w:val="002123EA"/>
    <w:rsid w:val="0021248A"/>
    <w:rsid w:val="00214734"/>
    <w:rsid w:val="00226444"/>
    <w:rsid w:val="00226452"/>
    <w:rsid w:val="002431F3"/>
    <w:rsid w:val="00244A89"/>
    <w:rsid w:val="00246BA7"/>
    <w:rsid w:val="00256035"/>
    <w:rsid w:val="00270D89"/>
    <w:rsid w:val="00274486"/>
    <w:rsid w:val="002758A3"/>
    <w:rsid w:val="0027626C"/>
    <w:rsid w:val="00281FE5"/>
    <w:rsid w:val="002A2128"/>
    <w:rsid w:val="002A4250"/>
    <w:rsid w:val="002A72E8"/>
    <w:rsid w:val="002B1D65"/>
    <w:rsid w:val="002B591B"/>
    <w:rsid w:val="002B5B11"/>
    <w:rsid w:val="002C2D57"/>
    <w:rsid w:val="002C6831"/>
    <w:rsid w:val="002D0B52"/>
    <w:rsid w:val="002D1363"/>
    <w:rsid w:val="002D2F50"/>
    <w:rsid w:val="002D60E1"/>
    <w:rsid w:val="002E25B0"/>
    <w:rsid w:val="002F6EB0"/>
    <w:rsid w:val="002F7D18"/>
    <w:rsid w:val="00304AB8"/>
    <w:rsid w:val="00310CC5"/>
    <w:rsid w:val="00314236"/>
    <w:rsid w:val="00314969"/>
    <w:rsid w:val="003175E6"/>
    <w:rsid w:val="0031779D"/>
    <w:rsid w:val="0032791A"/>
    <w:rsid w:val="003349B6"/>
    <w:rsid w:val="00336B4E"/>
    <w:rsid w:val="00337923"/>
    <w:rsid w:val="00337DCD"/>
    <w:rsid w:val="00345577"/>
    <w:rsid w:val="00347E8F"/>
    <w:rsid w:val="0035175D"/>
    <w:rsid w:val="003527D7"/>
    <w:rsid w:val="00356074"/>
    <w:rsid w:val="0035695C"/>
    <w:rsid w:val="00363E37"/>
    <w:rsid w:val="0036417A"/>
    <w:rsid w:val="003674E0"/>
    <w:rsid w:val="00371BC7"/>
    <w:rsid w:val="00380C0D"/>
    <w:rsid w:val="00381F20"/>
    <w:rsid w:val="00383373"/>
    <w:rsid w:val="00383A99"/>
    <w:rsid w:val="003856A5"/>
    <w:rsid w:val="00391085"/>
    <w:rsid w:val="00392A1E"/>
    <w:rsid w:val="00392DF2"/>
    <w:rsid w:val="00392E58"/>
    <w:rsid w:val="0039586E"/>
    <w:rsid w:val="003967FE"/>
    <w:rsid w:val="00396D36"/>
    <w:rsid w:val="003A4282"/>
    <w:rsid w:val="003A79CF"/>
    <w:rsid w:val="003B01A6"/>
    <w:rsid w:val="003B01FA"/>
    <w:rsid w:val="003C05DB"/>
    <w:rsid w:val="003C4235"/>
    <w:rsid w:val="003C6D65"/>
    <w:rsid w:val="003D4105"/>
    <w:rsid w:val="003D4618"/>
    <w:rsid w:val="003D4D78"/>
    <w:rsid w:val="003D64DB"/>
    <w:rsid w:val="003D673E"/>
    <w:rsid w:val="003E0DDC"/>
    <w:rsid w:val="003E5773"/>
    <w:rsid w:val="003E5FFC"/>
    <w:rsid w:val="003F33E7"/>
    <w:rsid w:val="003F5743"/>
    <w:rsid w:val="003F66AA"/>
    <w:rsid w:val="00403477"/>
    <w:rsid w:val="004068D8"/>
    <w:rsid w:val="00407942"/>
    <w:rsid w:val="004128A5"/>
    <w:rsid w:val="004129AF"/>
    <w:rsid w:val="004132E1"/>
    <w:rsid w:val="0041462A"/>
    <w:rsid w:val="00421962"/>
    <w:rsid w:val="0042223C"/>
    <w:rsid w:val="00436822"/>
    <w:rsid w:val="00440776"/>
    <w:rsid w:val="0044330E"/>
    <w:rsid w:val="00445D8A"/>
    <w:rsid w:val="00446B9C"/>
    <w:rsid w:val="00455BF0"/>
    <w:rsid w:val="004571DF"/>
    <w:rsid w:val="00457387"/>
    <w:rsid w:val="00457B10"/>
    <w:rsid w:val="004743CF"/>
    <w:rsid w:val="004756D7"/>
    <w:rsid w:val="00475F54"/>
    <w:rsid w:val="0047719F"/>
    <w:rsid w:val="004834EA"/>
    <w:rsid w:val="00484F8C"/>
    <w:rsid w:val="00485C8C"/>
    <w:rsid w:val="004867E3"/>
    <w:rsid w:val="00496305"/>
    <w:rsid w:val="00497841"/>
    <w:rsid w:val="004A3F8B"/>
    <w:rsid w:val="004A526F"/>
    <w:rsid w:val="004A6C5C"/>
    <w:rsid w:val="004B538B"/>
    <w:rsid w:val="004B5B38"/>
    <w:rsid w:val="004C08F4"/>
    <w:rsid w:val="004C14D5"/>
    <w:rsid w:val="004C15EE"/>
    <w:rsid w:val="004C277C"/>
    <w:rsid w:val="004C7370"/>
    <w:rsid w:val="004D0304"/>
    <w:rsid w:val="004D0888"/>
    <w:rsid w:val="004D2531"/>
    <w:rsid w:val="004D4AED"/>
    <w:rsid w:val="004E301F"/>
    <w:rsid w:val="004E6902"/>
    <w:rsid w:val="00500052"/>
    <w:rsid w:val="005040DC"/>
    <w:rsid w:val="005121D0"/>
    <w:rsid w:val="00512DC2"/>
    <w:rsid w:val="00523FDC"/>
    <w:rsid w:val="005258C3"/>
    <w:rsid w:val="0053055C"/>
    <w:rsid w:val="00537D2B"/>
    <w:rsid w:val="005438A7"/>
    <w:rsid w:val="005548C0"/>
    <w:rsid w:val="00554A40"/>
    <w:rsid w:val="005672F3"/>
    <w:rsid w:val="00574F3E"/>
    <w:rsid w:val="005914B6"/>
    <w:rsid w:val="00597C6C"/>
    <w:rsid w:val="005A4885"/>
    <w:rsid w:val="005B1268"/>
    <w:rsid w:val="005B6870"/>
    <w:rsid w:val="005C0D6C"/>
    <w:rsid w:val="005C7220"/>
    <w:rsid w:val="005D5414"/>
    <w:rsid w:val="005E0BDB"/>
    <w:rsid w:val="005E5C0D"/>
    <w:rsid w:val="005E6D03"/>
    <w:rsid w:val="005F0744"/>
    <w:rsid w:val="005F2495"/>
    <w:rsid w:val="005F3561"/>
    <w:rsid w:val="006011EF"/>
    <w:rsid w:val="0060520A"/>
    <w:rsid w:val="00610AC1"/>
    <w:rsid w:val="00617A1C"/>
    <w:rsid w:val="00621043"/>
    <w:rsid w:val="00623F82"/>
    <w:rsid w:val="00630F22"/>
    <w:rsid w:val="006314DB"/>
    <w:rsid w:val="00654CE1"/>
    <w:rsid w:val="006612E3"/>
    <w:rsid w:val="00661311"/>
    <w:rsid w:val="00663C7E"/>
    <w:rsid w:val="0066419F"/>
    <w:rsid w:val="00664226"/>
    <w:rsid w:val="006657DB"/>
    <w:rsid w:val="00666A36"/>
    <w:rsid w:val="006702BE"/>
    <w:rsid w:val="00673B02"/>
    <w:rsid w:val="00681057"/>
    <w:rsid w:val="00685ACF"/>
    <w:rsid w:val="00690C56"/>
    <w:rsid w:val="0069130C"/>
    <w:rsid w:val="00693FFD"/>
    <w:rsid w:val="00697227"/>
    <w:rsid w:val="006976AA"/>
    <w:rsid w:val="006A163E"/>
    <w:rsid w:val="006A16D9"/>
    <w:rsid w:val="006A278F"/>
    <w:rsid w:val="006A40B8"/>
    <w:rsid w:val="006A6CBE"/>
    <w:rsid w:val="006B109A"/>
    <w:rsid w:val="006B1F43"/>
    <w:rsid w:val="006B2039"/>
    <w:rsid w:val="006C2DF8"/>
    <w:rsid w:val="006C3E1A"/>
    <w:rsid w:val="006D1C3F"/>
    <w:rsid w:val="006D2B49"/>
    <w:rsid w:val="006D751A"/>
    <w:rsid w:val="006E0AF7"/>
    <w:rsid w:val="006E441A"/>
    <w:rsid w:val="006F3555"/>
    <w:rsid w:val="00700160"/>
    <w:rsid w:val="007007F4"/>
    <w:rsid w:val="00704D08"/>
    <w:rsid w:val="0070542E"/>
    <w:rsid w:val="00712736"/>
    <w:rsid w:val="00714CD7"/>
    <w:rsid w:val="007157EC"/>
    <w:rsid w:val="00715EB4"/>
    <w:rsid w:val="00716D20"/>
    <w:rsid w:val="0071751D"/>
    <w:rsid w:val="0071776D"/>
    <w:rsid w:val="00720A56"/>
    <w:rsid w:val="00722D3E"/>
    <w:rsid w:val="00725DA1"/>
    <w:rsid w:val="00727166"/>
    <w:rsid w:val="00734A1E"/>
    <w:rsid w:val="00735A88"/>
    <w:rsid w:val="007474FB"/>
    <w:rsid w:val="007504EC"/>
    <w:rsid w:val="00753BBB"/>
    <w:rsid w:val="00762545"/>
    <w:rsid w:val="0076276C"/>
    <w:rsid w:val="00770FEB"/>
    <w:rsid w:val="0077100A"/>
    <w:rsid w:val="007838F1"/>
    <w:rsid w:val="00790D06"/>
    <w:rsid w:val="007A1F78"/>
    <w:rsid w:val="007A2C6E"/>
    <w:rsid w:val="007A2F3C"/>
    <w:rsid w:val="007A2F40"/>
    <w:rsid w:val="007A4C50"/>
    <w:rsid w:val="007A4FC6"/>
    <w:rsid w:val="007A5617"/>
    <w:rsid w:val="007A572C"/>
    <w:rsid w:val="007A7A8A"/>
    <w:rsid w:val="007B34E9"/>
    <w:rsid w:val="007B601C"/>
    <w:rsid w:val="007C65F8"/>
    <w:rsid w:val="007D4CA2"/>
    <w:rsid w:val="007D5944"/>
    <w:rsid w:val="007D788E"/>
    <w:rsid w:val="007E0695"/>
    <w:rsid w:val="007E5F72"/>
    <w:rsid w:val="007F14B3"/>
    <w:rsid w:val="007F40E0"/>
    <w:rsid w:val="0080424E"/>
    <w:rsid w:val="008057BC"/>
    <w:rsid w:val="008079F8"/>
    <w:rsid w:val="00812182"/>
    <w:rsid w:val="00814E68"/>
    <w:rsid w:val="00822BF7"/>
    <w:rsid w:val="008234BF"/>
    <w:rsid w:val="00823D90"/>
    <w:rsid w:val="00827827"/>
    <w:rsid w:val="0083252E"/>
    <w:rsid w:val="00841B38"/>
    <w:rsid w:val="00841E1D"/>
    <w:rsid w:val="008425CE"/>
    <w:rsid w:val="00851CD3"/>
    <w:rsid w:val="00852521"/>
    <w:rsid w:val="00853786"/>
    <w:rsid w:val="0086428E"/>
    <w:rsid w:val="00872446"/>
    <w:rsid w:val="0087555A"/>
    <w:rsid w:val="00887328"/>
    <w:rsid w:val="008873AA"/>
    <w:rsid w:val="00890FA3"/>
    <w:rsid w:val="0089150F"/>
    <w:rsid w:val="00896A1F"/>
    <w:rsid w:val="00897809"/>
    <w:rsid w:val="008A1829"/>
    <w:rsid w:val="008A296B"/>
    <w:rsid w:val="008A32BD"/>
    <w:rsid w:val="008A7929"/>
    <w:rsid w:val="008B2352"/>
    <w:rsid w:val="008B26E7"/>
    <w:rsid w:val="008B2EBD"/>
    <w:rsid w:val="008B7110"/>
    <w:rsid w:val="008B7A91"/>
    <w:rsid w:val="008D2F2D"/>
    <w:rsid w:val="008D3B24"/>
    <w:rsid w:val="008E1271"/>
    <w:rsid w:val="008E3C88"/>
    <w:rsid w:val="008E7489"/>
    <w:rsid w:val="009010F5"/>
    <w:rsid w:val="00902355"/>
    <w:rsid w:val="009043FE"/>
    <w:rsid w:val="009044AA"/>
    <w:rsid w:val="00904815"/>
    <w:rsid w:val="009073D5"/>
    <w:rsid w:val="00907A36"/>
    <w:rsid w:val="00914FDD"/>
    <w:rsid w:val="00916D27"/>
    <w:rsid w:val="00917F7D"/>
    <w:rsid w:val="00926F80"/>
    <w:rsid w:val="009278FE"/>
    <w:rsid w:val="00927A40"/>
    <w:rsid w:val="009317D5"/>
    <w:rsid w:val="009401DC"/>
    <w:rsid w:val="00945841"/>
    <w:rsid w:val="00945A4F"/>
    <w:rsid w:val="009468F4"/>
    <w:rsid w:val="00953FEC"/>
    <w:rsid w:val="009579BD"/>
    <w:rsid w:val="00960246"/>
    <w:rsid w:val="009679F6"/>
    <w:rsid w:val="00971F45"/>
    <w:rsid w:val="00971F73"/>
    <w:rsid w:val="00975D9A"/>
    <w:rsid w:val="00980BA1"/>
    <w:rsid w:val="009847E8"/>
    <w:rsid w:val="0098777C"/>
    <w:rsid w:val="009946A0"/>
    <w:rsid w:val="00997B9A"/>
    <w:rsid w:val="00997FFC"/>
    <w:rsid w:val="009A2E88"/>
    <w:rsid w:val="009A43C4"/>
    <w:rsid w:val="009B0CE5"/>
    <w:rsid w:val="009B3D2E"/>
    <w:rsid w:val="009B4D64"/>
    <w:rsid w:val="009C263B"/>
    <w:rsid w:val="009C5E84"/>
    <w:rsid w:val="009D0942"/>
    <w:rsid w:val="009D0C78"/>
    <w:rsid w:val="009E3C66"/>
    <w:rsid w:val="009E4E18"/>
    <w:rsid w:val="009E6424"/>
    <w:rsid w:val="009F26AF"/>
    <w:rsid w:val="009F4340"/>
    <w:rsid w:val="00A03C9C"/>
    <w:rsid w:val="00A070F9"/>
    <w:rsid w:val="00A16576"/>
    <w:rsid w:val="00A1675E"/>
    <w:rsid w:val="00A276C9"/>
    <w:rsid w:val="00A30FBC"/>
    <w:rsid w:val="00A32F86"/>
    <w:rsid w:val="00A369C8"/>
    <w:rsid w:val="00A43363"/>
    <w:rsid w:val="00A43594"/>
    <w:rsid w:val="00A476EC"/>
    <w:rsid w:val="00A47D63"/>
    <w:rsid w:val="00A514C6"/>
    <w:rsid w:val="00A52975"/>
    <w:rsid w:val="00A5304A"/>
    <w:rsid w:val="00A555F6"/>
    <w:rsid w:val="00A569A9"/>
    <w:rsid w:val="00A62603"/>
    <w:rsid w:val="00A6557D"/>
    <w:rsid w:val="00A774F6"/>
    <w:rsid w:val="00A80085"/>
    <w:rsid w:val="00A84484"/>
    <w:rsid w:val="00A86B00"/>
    <w:rsid w:val="00A87751"/>
    <w:rsid w:val="00A91D73"/>
    <w:rsid w:val="00A92391"/>
    <w:rsid w:val="00A9275E"/>
    <w:rsid w:val="00AB218E"/>
    <w:rsid w:val="00AB279E"/>
    <w:rsid w:val="00AC1277"/>
    <w:rsid w:val="00AC6158"/>
    <w:rsid w:val="00AC7D2D"/>
    <w:rsid w:val="00AD75A4"/>
    <w:rsid w:val="00AE0276"/>
    <w:rsid w:val="00AE43EA"/>
    <w:rsid w:val="00AE551F"/>
    <w:rsid w:val="00AF1430"/>
    <w:rsid w:val="00AF16D6"/>
    <w:rsid w:val="00AF78E6"/>
    <w:rsid w:val="00B03721"/>
    <w:rsid w:val="00B03B2D"/>
    <w:rsid w:val="00B07F52"/>
    <w:rsid w:val="00B10658"/>
    <w:rsid w:val="00B114AE"/>
    <w:rsid w:val="00B24823"/>
    <w:rsid w:val="00B24C62"/>
    <w:rsid w:val="00B30BBE"/>
    <w:rsid w:val="00B33871"/>
    <w:rsid w:val="00B405E3"/>
    <w:rsid w:val="00B41AAF"/>
    <w:rsid w:val="00B42377"/>
    <w:rsid w:val="00B42EE2"/>
    <w:rsid w:val="00B43891"/>
    <w:rsid w:val="00B478A4"/>
    <w:rsid w:val="00B517B3"/>
    <w:rsid w:val="00B526CD"/>
    <w:rsid w:val="00B66C8B"/>
    <w:rsid w:val="00B67BF0"/>
    <w:rsid w:val="00B71F20"/>
    <w:rsid w:val="00B752C0"/>
    <w:rsid w:val="00B94707"/>
    <w:rsid w:val="00B94CBC"/>
    <w:rsid w:val="00B9641F"/>
    <w:rsid w:val="00BA137C"/>
    <w:rsid w:val="00BA319C"/>
    <w:rsid w:val="00BA3C49"/>
    <w:rsid w:val="00BA588C"/>
    <w:rsid w:val="00BA5E2A"/>
    <w:rsid w:val="00BB294E"/>
    <w:rsid w:val="00BB6897"/>
    <w:rsid w:val="00BB7611"/>
    <w:rsid w:val="00BC364C"/>
    <w:rsid w:val="00BC3E87"/>
    <w:rsid w:val="00BC6985"/>
    <w:rsid w:val="00BC76E6"/>
    <w:rsid w:val="00BD2A25"/>
    <w:rsid w:val="00BD6A40"/>
    <w:rsid w:val="00BD79CC"/>
    <w:rsid w:val="00BE0A56"/>
    <w:rsid w:val="00BE0AAB"/>
    <w:rsid w:val="00BE0C93"/>
    <w:rsid w:val="00BE0CB9"/>
    <w:rsid w:val="00BE196F"/>
    <w:rsid w:val="00BE605E"/>
    <w:rsid w:val="00BE6C14"/>
    <w:rsid w:val="00BE6CA4"/>
    <w:rsid w:val="00BF2831"/>
    <w:rsid w:val="00BF3069"/>
    <w:rsid w:val="00BF30D0"/>
    <w:rsid w:val="00C04825"/>
    <w:rsid w:val="00C05499"/>
    <w:rsid w:val="00C07268"/>
    <w:rsid w:val="00C1001E"/>
    <w:rsid w:val="00C104F1"/>
    <w:rsid w:val="00C16CED"/>
    <w:rsid w:val="00C24ED8"/>
    <w:rsid w:val="00C25E27"/>
    <w:rsid w:val="00C26939"/>
    <w:rsid w:val="00C30A63"/>
    <w:rsid w:val="00C312F7"/>
    <w:rsid w:val="00C35692"/>
    <w:rsid w:val="00C37BFB"/>
    <w:rsid w:val="00C40778"/>
    <w:rsid w:val="00C40BA5"/>
    <w:rsid w:val="00C413F1"/>
    <w:rsid w:val="00C42B4E"/>
    <w:rsid w:val="00C42CAF"/>
    <w:rsid w:val="00C44B5D"/>
    <w:rsid w:val="00C46C37"/>
    <w:rsid w:val="00C47E4E"/>
    <w:rsid w:val="00C55A32"/>
    <w:rsid w:val="00C623B3"/>
    <w:rsid w:val="00C637C3"/>
    <w:rsid w:val="00C720E8"/>
    <w:rsid w:val="00C751E7"/>
    <w:rsid w:val="00C80E4C"/>
    <w:rsid w:val="00C8218A"/>
    <w:rsid w:val="00C85310"/>
    <w:rsid w:val="00C858D7"/>
    <w:rsid w:val="00C86384"/>
    <w:rsid w:val="00C96E2C"/>
    <w:rsid w:val="00CA14E0"/>
    <w:rsid w:val="00CA1EDE"/>
    <w:rsid w:val="00CA257E"/>
    <w:rsid w:val="00CA69C7"/>
    <w:rsid w:val="00CA6D18"/>
    <w:rsid w:val="00CA7786"/>
    <w:rsid w:val="00CB167D"/>
    <w:rsid w:val="00CB52AA"/>
    <w:rsid w:val="00CB658F"/>
    <w:rsid w:val="00CC10BB"/>
    <w:rsid w:val="00CD3E7B"/>
    <w:rsid w:val="00CD544E"/>
    <w:rsid w:val="00CD6F53"/>
    <w:rsid w:val="00CE13E0"/>
    <w:rsid w:val="00CE5A0E"/>
    <w:rsid w:val="00CE6AF1"/>
    <w:rsid w:val="00CE7E73"/>
    <w:rsid w:val="00CF1FE1"/>
    <w:rsid w:val="00CF7B19"/>
    <w:rsid w:val="00D06CEC"/>
    <w:rsid w:val="00D14640"/>
    <w:rsid w:val="00D14E4F"/>
    <w:rsid w:val="00D203FA"/>
    <w:rsid w:val="00D20809"/>
    <w:rsid w:val="00D22006"/>
    <w:rsid w:val="00D22737"/>
    <w:rsid w:val="00D22808"/>
    <w:rsid w:val="00D2489A"/>
    <w:rsid w:val="00D254BF"/>
    <w:rsid w:val="00D4218C"/>
    <w:rsid w:val="00D42D0A"/>
    <w:rsid w:val="00D4402B"/>
    <w:rsid w:val="00D50771"/>
    <w:rsid w:val="00D516FA"/>
    <w:rsid w:val="00D522CC"/>
    <w:rsid w:val="00D63F40"/>
    <w:rsid w:val="00D64A23"/>
    <w:rsid w:val="00D72C3E"/>
    <w:rsid w:val="00D73616"/>
    <w:rsid w:val="00D74A93"/>
    <w:rsid w:val="00D75DAD"/>
    <w:rsid w:val="00D76396"/>
    <w:rsid w:val="00D80A7A"/>
    <w:rsid w:val="00DA0685"/>
    <w:rsid w:val="00DA2C62"/>
    <w:rsid w:val="00DA3CA9"/>
    <w:rsid w:val="00DB0591"/>
    <w:rsid w:val="00DB1A1B"/>
    <w:rsid w:val="00DB5D9D"/>
    <w:rsid w:val="00DC30C1"/>
    <w:rsid w:val="00DC4C6D"/>
    <w:rsid w:val="00DC6D76"/>
    <w:rsid w:val="00DC6FE7"/>
    <w:rsid w:val="00DD4032"/>
    <w:rsid w:val="00DD4D73"/>
    <w:rsid w:val="00DE044D"/>
    <w:rsid w:val="00DE0601"/>
    <w:rsid w:val="00DF2203"/>
    <w:rsid w:val="00DF23D8"/>
    <w:rsid w:val="00DF264A"/>
    <w:rsid w:val="00E024C8"/>
    <w:rsid w:val="00E030D1"/>
    <w:rsid w:val="00E04D41"/>
    <w:rsid w:val="00E0704B"/>
    <w:rsid w:val="00E2084E"/>
    <w:rsid w:val="00E25924"/>
    <w:rsid w:val="00E319A1"/>
    <w:rsid w:val="00E34D0C"/>
    <w:rsid w:val="00E43240"/>
    <w:rsid w:val="00E45413"/>
    <w:rsid w:val="00E460B8"/>
    <w:rsid w:val="00E50E71"/>
    <w:rsid w:val="00E56369"/>
    <w:rsid w:val="00E64B71"/>
    <w:rsid w:val="00E6606E"/>
    <w:rsid w:val="00E70E59"/>
    <w:rsid w:val="00E720EF"/>
    <w:rsid w:val="00E77BBA"/>
    <w:rsid w:val="00E807B3"/>
    <w:rsid w:val="00E80ED5"/>
    <w:rsid w:val="00E819A3"/>
    <w:rsid w:val="00E82707"/>
    <w:rsid w:val="00E94846"/>
    <w:rsid w:val="00E95C99"/>
    <w:rsid w:val="00EB1CDF"/>
    <w:rsid w:val="00EB4D9C"/>
    <w:rsid w:val="00EB4E1B"/>
    <w:rsid w:val="00EC04C2"/>
    <w:rsid w:val="00EC0C82"/>
    <w:rsid w:val="00EC4824"/>
    <w:rsid w:val="00ED0070"/>
    <w:rsid w:val="00ED1152"/>
    <w:rsid w:val="00ED26C5"/>
    <w:rsid w:val="00ED37FB"/>
    <w:rsid w:val="00EE0592"/>
    <w:rsid w:val="00EE069E"/>
    <w:rsid w:val="00EE5164"/>
    <w:rsid w:val="00EF00AF"/>
    <w:rsid w:val="00EF1F1C"/>
    <w:rsid w:val="00EF622A"/>
    <w:rsid w:val="00EF68B1"/>
    <w:rsid w:val="00F0347F"/>
    <w:rsid w:val="00F07B39"/>
    <w:rsid w:val="00F07CD8"/>
    <w:rsid w:val="00F14D5B"/>
    <w:rsid w:val="00F154A7"/>
    <w:rsid w:val="00F16BDE"/>
    <w:rsid w:val="00F22306"/>
    <w:rsid w:val="00F23144"/>
    <w:rsid w:val="00F235F7"/>
    <w:rsid w:val="00F25BD9"/>
    <w:rsid w:val="00F3216D"/>
    <w:rsid w:val="00F33C39"/>
    <w:rsid w:val="00F34842"/>
    <w:rsid w:val="00F40BAB"/>
    <w:rsid w:val="00F4288C"/>
    <w:rsid w:val="00F4447A"/>
    <w:rsid w:val="00F44790"/>
    <w:rsid w:val="00F45B44"/>
    <w:rsid w:val="00F45D1F"/>
    <w:rsid w:val="00F50E44"/>
    <w:rsid w:val="00F51FD7"/>
    <w:rsid w:val="00F613BC"/>
    <w:rsid w:val="00F706CA"/>
    <w:rsid w:val="00F72772"/>
    <w:rsid w:val="00F727B9"/>
    <w:rsid w:val="00F74D17"/>
    <w:rsid w:val="00F76F82"/>
    <w:rsid w:val="00F80C6E"/>
    <w:rsid w:val="00F83F72"/>
    <w:rsid w:val="00F86474"/>
    <w:rsid w:val="00F90BBD"/>
    <w:rsid w:val="00F91470"/>
    <w:rsid w:val="00F92AC5"/>
    <w:rsid w:val="00F94C71"/>
    <w:rsid w:val="00F96A80"/>
    <w:rsid w:val="00F96ADA"/>
    <w:rsid w:val="00FA3172"/>
    <w:rsid w:val="00FA3BA0"/>
    <w:rsid w:val="00FA4DD7"/>
    <w:rsid w:val="00FA53A1"/>
    <w:rsid w:val="00FA5C98"/>
    <w:rsid w:val="00FA7098"/>
    <w:rsid w:val="00FB3B46"/>
    <w:rsid w:val="00FC3915"/>
    <w:rsid w:val="00FC4A92"/>
    <w:rsid w:val="00FE28B5"/>
    <w:rsid w:val="00FE4FE6"/>
    <w:rsid w:val="00FE6556"/>
    <w:rsid w:val="00FF00D1"/>
    <w:rsid w:val="00FF15FA"/>
    <w:rsid w:val="00FF4A38"/>
    <w:rsid w:val="00FF5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1F0D9E"/>
  <w15:docId w15:val="{C9AFD42D-FE4F-4C07-8A1A-044CD084B7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5944"/>
  </w:style>
  <w:style w:type="paragraph" w:styleId="Heading1">
    <w:name w:val="heading 1"/>
    <w:basedOn w:val="Normal"/>
    <w:next w:val="Normal"/>
    <w:link w:val="Heading1Char"/>
    <w:uiPriority w:val="9"/>
    <w:qFormat/>
    <w:rsid w:val="007504E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504E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14F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D751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D751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073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73D5"/>
  </w:style>
  <w:style w:type="paragraph" w:styleId="Footer">
    <w:name w:val="footer"/>
    <w:basedOn w:val="Normal"/>
    <w:link w:val="FooterChar"/>
    <w:uiPriority w:val="99"/>
    <w:unhideWhenUsed/>
    <w:rsid w:val="009073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073D5"/>
  </w:style>
  <w:style w:type="paragraph" w:styleId="BalloonText">
    <w:name w:val="Balloon Text"/>
    <w:basedOn w:val="Normal"/>
    <w:link w:val="BalloonTextChar"/>
    <w:uiPriority w:val="99"/>
    <w:semiHidden/>
    <w:unhideWhenUsed/>
    <w:rsid w:val="00907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73D5"/>
    <w:rPr>
      <w:rFonts w:ascii="Tahoma" w:hAnsi="Tahoma" w:cs="Tahoma"/>
      <w:sz w:val="16"/>
      <w:szCs w:val="16"/>
    </w:rPr>
  </w:style>
  <w:style w:type="paragraph" w:styleId="NoSpacing">
    <w:name w:val="No Spacing"/>
    <w:basedOn w:val="Normal"/>
    <w:link w:val="NoSpacingChar"/>
    <w:uiPriority w:val="1"/>
    <w:qFormat/>
    <w:rsid w:val="00C24ED8"/>
    <w:pPr>
      <w:spacing w:after="0" w:line="240" w:lineRule="auto"/>
    </w:pPr>
    <w:rPr>
      <w:rFonts w:ascii="Tahoma" w:eastAsia="Times New Roman" w:hAnsi="Tahoma" w:cs="Times New Roman"/>
    </w:rPr>
  </w:style>
  <w:style w:type="character" w:customStyle="1" w:styleId="NoSpacingChar">
    <w:name w:val="No Spacing Char"/>
    <w:basedOn w:val="DefaultParagraphFont"/>
    <w:link w:val="NoSpacing"/>
    <w:uiPriority w:val="1"/>
    <w:rsid w:val="00C24ED8"/>
    <w:rPr>
      <w:rFonts w:ascii="Tahoma" w:eastAsia="Times New Roman" w:hAnsi="Tahoma" w:cs="Times New Roman"/>
    </w:rPr>
  </w:style>
  <w:style w:type="paragraph" w:styleId="Title">
    <w:name w:val="Title"/>
    <w:basedOn w:val="Normal"/>
    <w:next w:val="Normal"/>
    <w:link w:val="TitleChar"/>
    <w:uiPriority w:val="10"/>
    <w:qFormat/>
    <w:rsid w:val="00C24ED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24ED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C24ED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24ED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7504E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504EC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rsid w:val="007504E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aption">
    <w:name w:val="caption"/>
    <w:basedOn w:val="Normal"/>
    <w:next w:val="Normal"/>
    <w:unhideWhenUsed/>
    <w:qFormat/>
    <w:rsid w:val="00C858D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C858D7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C858D7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A84484"/>
    <w:rPr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rsid w:val="00914F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stParagraph">
    <w:name w:val="List Paragraph"/>
    <w:basedOn w:val="Normal"/>
    <w:uiPriority w:val="34"/>
    <w:qFormat/>
    <w:rsid w:val="004E301F"/>
    <w:pPr>
      <w:ind w:left="720"/>
      <w:contextualSpacing/>
    </w:pPr>
  </w:style>
  <w:style w:type="paragraph" w:styleId="TOC2">
    <w:name w:val="toc 2"/>
    <w:basedOn w:val="Normal"/>
    <w:next w:val="Normal"/>
    <w:autoRedefine/>
    <w:uiPriority w:val="39"/>
    <w:unhideWhenUsed/>
    <w:rsid w:val="00C40778"/>
    <w:pPr>
      <w:tabs>
        <w:tab w:val="right" w:leader="dot" w:pos="9350"/>
      </w:tabs>
      <w:spacing w:after="0"/>
      <w:ind w:left="216"/>
    </w:pPr>
  </w:style>
  <w:style w:type="paragraph" w:styleId="TableofFigures">
    <w:name w:val="table of figures"/>
    <w:basedOn w:val="Normal"/>
    <w:next w:val="Normal"/>
    <w:uiPriority w:val="99"/>
    <w:unhideWhenUsed/>
    <w:rsid w:val="00177ADF"/>
    <w:pPr>
      <w:spacing w:after="0"/>
    </w:pPr>
  </w:style>
  <w:style w:type="paragraph" w:styleId="TOC3">
    <w:name w:val="toc 3"/>
    <w:basedOn w:val="Normal"/>
    <w:next w:val="Normal"/>
    <w:autoRedefine/>
    <w:uiPriority w:val="39"/>
    <w:unhideWhenUsed/>
    <w:rsid w:val="00997FFC"/>
    <w:pPr>
      <w:spacing w:after="100"/>
      <w:ind w:left="440"/>
    </w:pPr>
  </w:style>
  <w:style w:type="character" w:styleId="SubtleEmphasis">
    <w:name w:val="Subtle Emphasis"/>
    <w:basedOn w:val="Emphasis"/>
    <w:uiPriority w:val="19"/>
    <w:qFormat/>
    <w:rsid w:val="004A526F"/>
    <w:rPr>
      <w:i/>
      <w:iCs/>
      <w:color w:val="808080"/>
    </w:rPr>
  </w:style>
  <w:style w:type="character" w:customStyle="1" w:styleId="Heading4Char">
    <w:name w:val="Heading 4 Char"/>
    <w:basedOn w:val="DefaultParagraphFont"/>
    <w:link w:val="Heading4"/>
    <w:uiPriority w:val="9"/>
    <w:rsid w:val="006D751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6D751A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E8270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8270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8270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8270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82707"/>
    <w:rPr>
      <w:b/>
      <w:bCs/>
      <w:sz w:val="20"/>
      <w:szCs w:val="20"/>
    </w:rPr>
  </w:style>
  <w:style w:type="table" w:styleId="TableGrid">
    <w:name w:val="Table Grid"/>
    <w:basedOn w:val="TableNormal"/>
    <w:uiPriority w:val="59"/>
    <w:rsid w:val="00685A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685AC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List">
    <w:name w:val="Light List"/>
    <w:basedOn w:val="TableNormal"/>
    <w:uiPriority w:val="61"/>
    <w:rsid w:val="00685AC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GridTable1Light">
    <w:name w:val="Grid Table 1 Light"/>
    <w:basedOn w:val="TableNormal"/>
    <w:uiPriority w:val="46"/>
    <w:rsid w:val="00DB059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1">
    <w:name w:val="Plain Table 1"/>
    <w:basedOn w:val="TableNormal"/>
    <w:uiPriority w:val="41"/>
    <w:rsid w:val="00DB05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4">
    <w:name w:val="Grid Table 4"/>
    <w:basedOn w:val="TableNormal"/>
    <w:uiPriority w:val="49"/>
    <w:rsid w:val="00DB0591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F22306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1Light-Accent1">
    <w:name w:val="Grid Table 1 Light Accent 1"/>
    <w:basedOn w:val="TableNormal"/>
    <w:uiPriority w:val="46"/>
    <w:rsid w:val="00BD2A25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C44B5D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30A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30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2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3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48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4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18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4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04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smu.box.com/s/rs2hf8xeb5pdodsaf5kt62et2jqaac32" TargetMode="External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aoze%20Wang\Downloads\Template%20-%20LD%20Readme%20v1.4%20(Dev)%20(6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09AC28-992D-40AB-88F1-42FDAA0305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- LD Readme v1.4 (Dev) (6).dotx</Template>
  <TotalTime>517</TotalTime>
  <Pages>8</Pages>
  <Words>880</Words>
  <Characters>5017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Baoze Wang</dc:creator>
  <cp:lastModifiedBy>Wang, Wilbur</cp:lastModifiedBy>
  <cp:revision>138</cp:revision>
  <cp:lastPrinted>2012-06-15T19:28:00Z</cp:lastPrinted>
  <dcterms:created xsi:type="dcterms:W3CDTF">2024-02-22T23:46:00Z</dcterms:created>
  <dcterms:modified xsi:type="dcterms:W3CDTF">2024-04-29T17:21:00Z</dcterms:modified>
</cp:coreProperties>
</file>